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40E3" w:rsidRPr="00AA4CB5" w:rsidRDefault="00124F04" w:rsidP="00AA4CB5">
      <w:pPr>
        <w:spacing w:line="280" w:lineRule="exact"/>
        <w:jc w:val="center"/>
        <w:rPr>
          <w:rFonts w:ascii="黑体" w:eastAsia="黑体"/>
          <w:szCs w:val="21"/>
        </w:rPr>
      </w:pPr>
      <w:r w:rsidRPr="00AA4CB5">
        <w:rPr>
          <w:rFonts w:ascii="黑体" w:eastAsia="黑体" w:hint="eastAsia"/>
          <w:szCs w:val="21"/>
        </w:rPr>
        <w:t>2013最新版</w:t>
      </w:r>
      <w:r w:rsidR="009240E3" w:rsidRPr="00AA4CB5">
        <w:rPr>
          <w:rFonts w:ascii="黑体" w:eastAsia="黑体" w:hint="eastAsia"/>
          <w:szCs w:val="21"/>
        </w:rPr>
        <w:t xml:space="preserve">三年级英语下册第五单元测试题   </w:t>
      </w:r>
    </w:p>
    <w:p w:rsidR="009240E3" w:rsidRPr="00AA4CB5" w:rsidRDefault="009240E3" w:rsidP="00AA4CB5">
      <w:pPr>
        <w:spacing w:line="280" w:lineRule="exact"/>
        <w:rPr>
          <w:rFonts w:hint="eastAsia"/>
          <w:szCs w:val="21"/>
        </w:rPr>
      </w:pPr>
      <w:r w:rsidRPr="00AA4CB5">
        <w:rPr>
          <w:rFonts w:hint="eastAsia"/>
          <w:szCs w:val="21"/>
        </w:rPr>
        <w:t>一、</w:t>
      </w:r>
      <w:r w:rsidR="00E55C6E" w:rsidRPr="00AA4CB5">
        <w:rPr>
          <w:rFonts w:hint="eastAsia"/>
          <w:szCs w:val="21"/>
        </w:rPr>
        <w:t>读句子，选出各自所喜欢的水果。</w:t>
      </w:r>
    </w:p>
    <w:p w:rsidR="00E55C6E" w:rsidRDefault="00E55C6E" w:rsidP="00AA4CB5">
      <w:pPr>
        <w:spacing w:line="120" w:lineRule="auto"/>
        <w:rPr>
          <w:rFonts w:hint="eastAsia"/>
          <w:i/>
          <w:szCs w:val="21"/>
        </w:rPr>
      </w:pPr>
      <w:r w:rsidRPr="00AA4CB5">
        <w:rPr>
          <w:rFonts w:hint="eastAsia"/>
          <w:szCs w:val="21"/>
        </w:rPr>
        <w:t>1.Do you like apples, Sarah?</w:t>
      </w:r>
      <w:r w:rsidRPr="00AA4CB5">
        <w:rPr>
          <w:szCs w:val="21"/>
        </w:rPr>
        <w:t xml:space="preserve"> </w:t>
      </w:r>
      <w:r w:rsidRPr="00AA4CB5">
        <w:rPr>
          <w:rFonts w:hint="eastAsia"/>
          <w:szCs w:val="21"/>
        </w:rPr>
        <w:t>Yes,I do.</w:t>
      </w:r>
      <w:r w:rsidR="00A7799A" w:rsidRPr="00AA4CB5">
        <w:rPr>
          <w:rFonts w:hint="eastAsia"/>
          <w:szCs w:val="21"/>
        </w:rPr>
        <w:t xml:space="preserve">  </w:t>
      </w:r>
      <w:r w:rsidRPr="00AA4CB5">
        <w:rPr>
          <w:rFonts w:hint="eastAsia"/>
          <w:szCs w:val="21"/>
        </w:rPr>
        <w:t xml:space="preserve"> 2.Do you like pears?</w:t>
      </w:r>
      <w:r w:rsidR="00A7799A" w:rsidRPr="00AA4CB5">
        <w:rPr>
          <w:rFonts w:hint="eastAsia"/>
          <w:i/>
          <w:szCs w:val="21"/>
        </w:rPr>
        <w:t xml:space="preserve"> No.I don</w:t>
      </w:r>
      <w:r w:rsidR="00A7799A" w:rsidRPr="00AA4CB5">
        <w:rPr>
          <w:i/>
          <w:szCs w:val="21"/>
        </w:rPr>
        <w:t>’</w:t>
      </w:r>
      <w:r w:rsidR="00A7799A" w:rsidRPr="00AA4CB5">
        <w:rPr>
          <w:rFonts w:hint="eastAsia"/>
          <w:i/>
          <w:szCs w:val="21"/>
        </w:rPr>
        <w:t>t ,I like bananas.</w:t>
      </w:r>
    </w:p>
    <w:p w:rsidR="00A7799A" w:rsidRPr="00AA4CB5" w:rsidRDefault="00E55C6E" w:rsidP="00AA4CB5">
      <w:pPr>
        <w:spacing w:line="120" w:lineRule="auto"/>
        <w:ind w:firstLineChars="245" w:firstLine="514"/>
        <w:rPr>
          <w:rFonts w:hint="eastAsia"/>
          <w:szCs w:val="21"/>
        </w:rPr>
      </w:pPr>
      <w:r w:rsidRPr="00AA4CB5">
        <w:rPr>
          <w:rFonts w:hint="eastAsia"/>
          <w:szCs w:val="21"/>
        </w:rPr>
        <w:t>A</w:t>
      </w:r>
      <w:r w:rsidR="00B2238E">
        <w:rPr>
          <w:noProof/>
          <w:szCs w:val="21"/>
        </w:rPr>
        <w:drawing>
          <wp:inline distT="0" distB="0" distL="0" distR="0">
            <wp:extent cx="461010" cy="373380"/>
            <wp:effectExtent l="19050" t="0" r="0" b="0"/>
            <wp:docPr id="272" name="图片 272" descr="http://www.sucaitianxia.com/sheji/pic/200708/200708260041329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descr="http://www.sucaitianxia.com/sheji/pic/200708/20070826004132960.jpg"/>
                    <pic:cNvPicPr>
                      <a:picLocks noChangeAspect="1" noChangeArrowheads="1"/>
                    </pic:cNvPicPr>
                  </pic:nvPicPr>
                  <pic:blipFill>
                    <a:blip r:embed="rId6" cstate="print"/>
                    <a:srcRect/>
                    <a:stretch>
                      <a:fillRect/>
                    </a:stretch>
                  </pic:blipFill>
                  <pic:spPr bwMode="auto">
                    <a:xfrm>
                      <a:off x="0" y="0"/>
                      <a:ext cx="461010" cy="373380"/>
                    </a:xfrm>
                    <a:prstGeom prst="rect">
                      <a:avLst/>
                    </a:prstGeom>
                    <a:noFill/>
                    <a:ln w="9525">
                      <a:noFill/>
                      <a:miter lim="800000"/>
                      <a:headEnd/>
                      <a:tailEnd/>
                    </a:ln>
                  </pic:spPr>
                </pic:pic>
              </a:graphicData>
            </a:graphic>
          </wp:inline>
        </w:drawing>
      </w:r>
      <w:r w:rsidRPr="00AA4CB5">
        <w:rPr>
          <w:rFonts w:hint="eastAsia"/>
          <w:szCs w:val="21"/>
        </w:rPr>
        <w:t>B</w:t>
      </w:r>
      <w:r w:rsidR="00B2238E">
        <w:rPr>
          <w:noProof/>
          <w:szCs w:val="21"/>
        </w:rPr>
        <w:drawing>
          <wp:inline distT="0" distB="0" distL="0" distR="0">
            <wp:extent cx="358140" cy="380365"/>
            <wp:effectExtent l="19050" t="0" r="3810" b="0"/>
            <wp:docPr id="22" name="图片 22" descr="红苹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红苹果"/>
                    <pic:cNvPicPr>
                      <a:picLocks noChangeAspect="1" noChangeArrowheads="1"/>
                    </pic:cNvPicPr>
                  </pic:nvPicPr>
                  <pic:blipFill>
                    <a:blip r:embed="rId7" cstate="print"/>
                    <a:srcRect/>
                    <a:stretch>
                      <a:fillRect/>
                    </a:stretch>
                  </pic:blipFill>
                  <pic:spPr bwMode="auto">
                    <a:xfrm>
                      <a:off x="0" y="0"/>
                      <a:ext cx="358140" cy="380365"/>
                    </a:xfrm>
                    <a:prstGeom prst="rect">
                      <a:avLst/>
                    </a:prstGeom>
                    <a:noFill/>
                    <a:ln w="9525">
                      <a:noFill/>
                      <a:miter lim="800000"/>
                      <a:headEnd/>
                      <a:tailEnd/>
                    </a:ln>
                  </pic:spPr>
                </pic:pic>
              </a:graphicData>
            </a:graphic>
          </wp:inline>
        </w:drawing>
      </w:r>
      <w:r w:rsidR="00A7799A" w:rsidRPr="00AA4CB5">
        <w:rPr>
          <w:rFonts w:hint="eastAsia"/>
          <w:szCs w:val="21"/>
        </w:rPr>
        <w:t xml:space="preserve">                    A</w:t>
      </w:r>
      <w:r w:rsidR="00B2238E">
        <w:rPr>
          <w:noProof/>
          <w:szCs w:val="21"/>
        </w:rPr>
        <w:drawing>
          <wp:inline distT="0" distB="0" distL="0" distR="0">
            <wp:extent cx="614680" cy="409575"/>
            <wp:effectExtent l="19050" t="0" r="0" b="0"/>
            <wp:docPr id="54" name="图片 54" descr="http://d.hiphotos.baidu.com/image/w%3D2048%3Bq%3D90/sign=168607749058d109c4e3aeb2e560f7ce/e824b899a9014c08a5d44caf087b02087af4f4c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d.hiphotos.baidu.com/image/w%3D2048%3Bq%3D90/sign=168607749058d109c4e3aeb2e560f7ce/e824b899a9014c08a5d44caf087b02087af4f4c9.jpg"/>
                    <pic:cNvPicPr>
                      <a:picLocks noChangeAspect="1" noChangeArrowheads="1"/>
                    </pic:cNvPicPr>
                  </pic:nvPicPr>
                  <pic:blipFill>
                    <a:blip r:embed="rId8" cstate="print"/>
                    <a:srcRect/>
                    <a:stretch>
                      <a:fillRect/>
                    </a:stretch>
                  </pic:blipFill>
                  <pic:spPr bwMode="auto">
                    <a:xfrm>
                      <a:off x="0" y="0"/>
                      <a:ext cx="614680" cy="409575"/>
                    </a:xfrm>
                    <a:prstGeom prst="rect">
                      <a:avLst/>
                    </a:prstGeom>
                    <a:noFill/>
                    <a:ln w="9525">
                      <a:noFill/>
                      <a:miter lim="800000"/>
                      <a:headEnd/>
                      <a:tailEnd/>
                    </a:ln>
                  </pic:spPr>
                </pic:pic>
              </a:graphicData>
            </a:graphic>
          </wp:inline>
        </w:drawing>
      </w:r>
      <w:r w:rsidR="00A7799A" w:rsidRPr="00AA4CB5">
        <w:rPr>
          <w:rFonts w:hint="eastAsia"/>
          <w:szCs w:val="21"/>
        </w:rPr>
        <w:t>B</w:t>
      </w:r>
      <w:r w:rsidR="00B2238E">
        <w:rPr>
          <w:noProof/>
          <w:szCs w:val="21"/>
        </w:rPr>
        <w:drawing>
          <wp:inline distT="0" distB="0" distL="0" distR="0">
            <wp:extent cx="534035" cy="461010"/>
            <wp:effectExtent l="19050" t="0" r="0" b="0"/>
            <wp:docPr id="29" name="图片 29" descr="http://imgsrc.baidu.com/baike/pic/item/b6045da9d4d35bb11f17a2e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imgsrc.baidu.com/baike/pic/item/b6045da9d4d35bb11f17a2e0.jpg"/>
                    <pic:cNvPicPr>
                      <a:picLocks noChangeAspect="1" noChangeArrowheads="1"/>
                    </pic:cNvPicPr>
                  </pic:nvPicPr>
                  <pic:blipFill>
                    <a:blip r:embed="rId9" cstate="print"/>
                    <a:srcRect/>
                    <a:stretch>
                      <a:fillRect/>
                    </a:stretch>
                  </pic:blipFill>
                  <pic:spPr bwMode="auto">
                    <a:xfrm>
                      <a:off x="0" y="0"/>
                      <a:ext cx="534035" cy="461010"/>
                    </a:xfrm>
                    <a:prstGeom prst="rect">
                      <a:avLst/>
                    </a:prstGeom>
                    <a:noFill/>
                    <a:ln w="9525">
                      <a:noFill/>
                      <a:miter lim="800000"/>
                      <a:headEnd/>
                      <a:tailEnd/>
                    </a:ln>
                  </pic:spPr>
                </pic:pic>
              </a:graphicData>
            </a:graphic>
          </wp:inline>
        </w:drawing>
      </w:r>
    </w:p>
    <w:p w:rsidR="00A7799A" w:rsidRDefault="00A7799A" w:rsidP="00AA4CB5">
      <w:pPr>
        <w:spacing w:line="120" w:lineRule="auto"/>
        <w:rPr>
          <w:rFonts w:hint="eastAsia"/>
          <w:szCs w:val="21"/>
        </w:rPr>
      </w:pPr>
      <w:r w:rsidRPr="00AA4CB5">
        <w:rPr>
          <w:rFonts w:hint="eastAsia"/>
          <w:i/>
          <w:szCs w:val="21"/>
        </w:rPr>
        <w:t>3.Do you like oranges? Yes,I do.</w:t>
      </w:r>
      <w:r w:rsidRPr="00AA4CB5">
        <w:rPr>
          <w:rFonts w:hint="eastAsia"/>
          <w:szCs w:val="21"/>
        </w:rPr>
        <w:t xml:space="preserve">     4. Do you like grapes? No,I don</w:t>
      </w:r>
      <w:r w:rsidRPr="00AA4CB5">
        <w:rPr>
          <w:szCs w:val="21"/>
        </w:rPr>
        <w:t>’</w:t>
      </w:r>
      <w:r w:rsidRPr="00AA4CB5">
        <w:rPr>
          <w:rFonts w:hint="eastAsia"/>
          <w:szCs w:val="21"/>
        </w:rPr>
        <w:t>t. I like pears.</w:t>
      </w:r>
    </w:p>
    <w:p w:rsidR="00A7799A" w:rsidRPr="00AA4CB5" w:rsidRDefault="00A7799A" w:rsidP="00AA4CB5">
      <w:pPr>
        <w:spacing w:line="120" w:lineRule="auto"/>
        <w:ind w:firstLineChars="98" w:firstLine="206"/>
        <w:rPr>
          <w:rFonts w:hint="eastAsia"/>
          <w:szCs w:val="21"/>
        </w:rPr>
      </w:pPr>
      <w:r w:rsidRPr="00AA4CB5">
        <w:rPr>
          <w:rFonts w:hint="eastAsia"/>
          <w:i/>
          <w:szCs w:val="21"/>
        </w:rPr>
        <w:t>A</w:t>
      </w:r>
      <w:r w:rsidR="00B2238E">
        <w:rPr>
          <w:noProof/>
          <w:szCs w:val="21"/>
        </w:rPr>
        <w:drawing>
          <wp:inline distT="0" distB="0" distL="0" distR="0">
            <wp:extent cx="526415" cy="394970"/>
            <wp:effectExtent l="19050" t="0" r="6985" b="0"/>
            <wp:docPr id="69" name="图片 69" descr="http://www.ninedns.com/images/tech/images/A9315_IMG200749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www.ninedns.com/images/tech/images/A9315_IMG200749_1.jpg"/>
                    <pic:cNvPicPr>
                      <a:picLocks noChangeAspect="1" noChangeArrowheads="1"/>
                    </pic:cNvPicPr>
                  </pic:nvPicPr>
                  <pic:blipFill>
                    <a:blip r:embed="rId10" cstate="print"/>
                    <a:srcRect/>
                    <a:stretch>
                      <a:fillRect/>
                    </a:stretch>
                  </pic:blipFill>
                  <pic:spPr bwMode="auto">
                    <a:xfrm>
                      <a:off x="0" y="0"/>
                      <a:ext cx="526415" cy="394970"/>
                    </a:xfrm>
                    <a:prstGeom prst="rect">
                      <a:avLst/>
                    </a:prstGeom>
                    <a:noFill/>
                    <a:ln w="9525">
                      <a:noFill/>
                      <a:miter lim="800000"/>
                      <a:headEnd/>
                      <a:tailEnd/>
                    </a:ln>
                  </pic:spPr>
                </pic:pic>
              </a:graphicData>
            </a:graphic>
          </wp:inline>
        </w:drawing>
      </w:r>
      <w:r w:rsidRPr="00AA4CB5">
        <w:rPr>
          <w:rFonts w:hint="eastAsia"/>
          <w:szCs w:val="21"/>
        </w:rPr>
        <w:t>B</w:t>
      </w:r>
      <w:r w:rsidR="00B2238E">
        <w:rPr>
          <w:noProof/>
          <w:szCs w:val="21"/>
        </w:rPr>
        <w:drawing>
          <wp:inline distT="0" distB="0" distL="0" distR="0">
            <wp:extent cx="526415" cy="438785"/>
            <wp:effectExtent l="19050" t="0" r="6985" b="0"/>
            <wp:docPr id="74" name="图片 74" descr="http://l.b2b168.com/2002/06/06/17/200206061781023169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l.b2b168.com/2002/06/06/17/20020606178102316965.jpg"/>
                    <pic:cNvPicPr>
                      <a:picLocks noChangeAspect="1" noChangeArrowheads="1"/>
                    </pic:cNvPicPr>
                  </pic:nvPicPr>
                  <pic:blipFill>
                    <a:blip r:embed="rId11" cstate="print"/>
                    <a:srcRect/>
                    <a:stretch>
                      <a:fillRect/>
                    </a:stretch>
                  </pic:blipFill>
                  <pic:spPr bwMode="auto">
                    <a:xfrm>
                      <a:off x="0" y="0"/>
                      <a:ext cx="526415" cy="438785"/>
                    </a:xfrm>
                    <a:prstGeom prst="rect">
                      <a:avLst/>
                    </a:prstGeom>
                    <a:noFill/>
                    <a:ln w="9525">
                      <a:noFill/>
                      <a:miter lim="800000"/>
                      <a:headEnd/>
                      <a:tailEnd/>
                    </a:ln>
                  </pic:spPr>
                </pic:pic>
              </a:graphicData>
            </a:graphic>
          </wp:inline>
        </w:drawing>
      </w:r>
      <w:r w:rsidRPr="00AA4CB5">
        <w:rPr>
          <w:rFonts w:hint="eastAsia"/>
          <w:szCs w:val="21"/>
        </w:rPr>
        <w:t xml:space="preserve">                       A</w:t>
      </w:r>
      <w:r w:rsidR="00B2238E">
        <w:rPr>
          <w:noProof/>
          <w:szCs w:val="21"/>
        </w:rPr>
        <w:drawing>
          <wp:inline distT="0" distB="0" distL="0" distR="0">
            <wp:extent cx="446405" cy="438785"/>
            <wp:effectExtent l="19050" t="0" r="0" b="0"/>
            <wp:docPr id="85" name="图片 85" descr="葡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葡萄"/>
                    <pic:cNvPicPr>
                      <a:picLocks noChangeAspect="1" noChangeArrowheads="1"/>
                    </pic:cNvPicPr>
                  </pic:nvPicPr>
                  <pic:blipFill>
                    <a:blip r:embed="rId12" cstate="print"/>
                    <a:srcRect/>
                    <a:stretch>
                      <a:fillRect/>
                    </a:stretch>
                  </pic:blipFill>
                  <pic:spPr bwMode="auto">
                    <a:xfrm>
                      <a:off x="0" y="0"/>
                      <a:ext cx="446405" cy="438785"/>
                    </a:xfrm>
                    <a:prstGeom prst="rect">
                      <a:avLst/>
                    </a:prstGeom>
                    <a:noFill/>
                    <a:ln w="9525">
                      <a:noFill/>
                      <a:miter lim="800000"/>
                      <a:headEnd/>
                      <a:tailEnd/>
                    </a:ln>
                  </pic:spPr>
                </pic:pic>
              </a:graphicData>
            </a:graphic>
          </wp:inline>
        </w:drawing>
      </w:r>
      <w:r w:rsidRPr="00AA4CB5">
        <w:rPr>
          <w:rFonts w:hint="eastAsia"/>
          <w:szCs w:val="21"/>
        </w:rPr>
        <w:t>B</w:t>
      </w:r>
      <w:r w:rsidR="00B2238E">
        <w:rPr>
          <w:noProof/>
          <w:szCs w:val="21"/>
        </w:rPr>
        <w:drawing>
          <wp:inline distT="0" distB="0" distL="0" distR="0">
            <wp:extent cx="534035" cy="461010"/>
            <wp:effectExtent l="19050" t="0" r="0" b="0"/>
            <wp:docPr id="90" name="图片 90" descr="http://imgsrc.baidu.com/baike/pic/item/b6045da9d4d35bb11f17a2e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imgsrc.baidu.com/baike/pic/item/b6045da9d4d35bb11f17a2e0.jpg"/>
                    <pic:cNvPicPr>
                      <a:picLocks noChangeAspect="1" noChangeArrowheads="1"/>
                    </pic:cNvPicPr>
                  </pic:nvPicPr>
                  <pic:blipFill>
                    <a:blip r:embed="rId9" cstate="print"/>
                    <a:srcRect/>
                    <a:stretch>
                      <a:fillRect/>
                    </a:stretch>
                  </pic:blipFill>
                  <pic:spPr bwMode="auto">
                    <a:xfrm>
                      <a:off x="0" y="0"/>
                      <a:ext cx="534035" cy="461010"/>
                    </a:xfrm>
                    <a:prstGeom prst="rect">
                      <a:avLst/>
                    </a:prstGeom>
                    <a:noFill/>
                    <a:ln w="9525">
                      <a:noFill/>
                      <a:miter lim="800000"/>
                      <a:headEnd/>
                      <a:tailEnd/>
                    </a:ln>
                  </pic:spPr>
                </pic:pic>
              </a:graphicData>
            </a:graphic>
          </wp:inline>
        </w:drawing>
      </w:r>
    </w:p>
    <w:p w:rsidR="00A7799A" w:rsidRPr="00AA4CB5" w:rsidRDefault="00A7799A" w:rsidP="00AA4CB5">
      <w:pPr>
        <w:spacing w:line="280" w:lineRule="exact"/>
        <w:rPr>
          <w:rFonts w:hint="eastAsia"/>
          <w:szCs w:val="21"/>
        </w:rPr>
      </w:pPr>
      <w:r w:rsidRPr="00AA4CB5">
        <w:rPr>
          <w:rFonts w:hint="eastAsia"/>
          <w:szCs w:val="21"/>
        </w:rPr>
        <w:t>二、精挑细选。</w:t>
      </w:r>
    </w:p>
    <w:p w:rsidR="00A7799A" w:rsidRPr="00AA4CB5" w:rsidRDefault="00A7799A" w:rsidP="00AA4CB5">
      <w:pPr>
        <w:spacing w:line="280" w:lineRule="exact"/>
        <w:rPr>
          <w:rFonts w:hint="eastAsia"/>
          <w:i/>
          <w:szCs w:val="21"/>
        </w:rPr>
      </w:pPr>
      <w:r w:rsidRPr="00AA4CB5">
        <w:rPr>
          <w:rFonts w:hint="eastAsia"/>
          <w:i/>
          <w:szCs w:val="21"/>
        </w:rPr>
        <w:t xml:space="preserve">1. Have some______.      </w:t>
      </w:r>
      <w:r w:rsidR="00AA4CB5">
        <w:rPr>
          <w:rFonts w:hint="eastAsia"/>
          <w:i/>
          <w:szCs w:val="21"/>
        </w:rPr>
        <w:t xml:space="preserve">               </w:t>
      </w:r>
      <w:r w:rsidRPr="00AA4CB5">
        <w:rPr>
          <w:rFonts w:hint="eastAsia"/>
          <w:i/>
          <w:szCs w:val="21"/>
        </w:rPr>
        <w:t xml:space="preserve">A . strawberry   </w:t>
      </w:r>
      <w:r w:rsidRPr="00AA4CB5">
        <w:rPr>
          <w:rFonts w:hint="eastAsia"/>
          <w:i/>
          <w:szCs w:val="21"/>
        </w:rPr>
        <w:tab/>
        <w:t>B.strawberries</w:t>
      </w:r>
    </w:p>
    <w:p w:rsidR="00A7799A" w:rsidRPr="00AA4CB5" w:rsidRDefault="00A7799A" w:rsidP="00AA4CB5">
      <w:pPr>
        <w:spacing w:line="280" w:lineRule="exact"/>
        <w:rPr>
          <w:rFonts w:hint="eastAsia"/>
          <w:i/>
          <w:szCs w:val="21"/>
        </w:rPr>
      </w:pPr>
      <w:r w:rsidRPr="00AA4CB5">
        <w:rPr>
          <w:rFonts w:hint="eastAsia"/>
          <w:i/>
          <w:szCs w:val="21"/>
        </w:rPr>
        <w:t xml:space="preserve">2.Sorry. I_____ like watermelons. </w:t>
      </w:r>
      <w:r w:rsidR="00AA4CB5">
        <w:rPr>
          <w:rFonts w:hint="eastAsia"/>
          <w:i/>
          <w:szCs w:val="21"/>
        </w:rPr>
        <w:t xml:space="preserve">         </w:t>
      </w:r>
      <w:r w:rsidRPr="00AA4CB5">
        <w:rPr>
          <w:rFonts w:hint="eastAsia"/>
          <w:i/>
          <w:szCs w:val="21"/>
        </w:rPr>
        <w:t xml:space="preserve"> A.doesn</w:t>
      </w:r>
      <w:r w:rsidRPr="00AA4CB5">
        <w:rPr>
          <w:i/>
          <w:szCs w:val="21"/>
        </w:rPr>
        <w:t>’</w:t>
      </w:r>
      <w:r w:rsidRPr="00AA4CB5">
        <w:rPr>
          <w:rFonts w:hint="eastAsia"/>
          <w:i/>
          <w:szCs w:val="21"/>
        </w:rPr>
        <w:t>t     B.don</w:t>
      </w:r>
      <w:r w:rsidRPr="00AA4CB5">
        <w:rPr>
          <w:i/>
          <w:szCs w:val="21"/>
        </w:rPr>
        <w:t>’</w:t>
      </w:r>
      <w:r w:rsidRPr="00AA4CB5">
        <w:rPr>
          <w:rFonts w:hint="eastAsia"/>
          <w:i/>
          <w:szCs w:val="21"/>
        </w:rPr>
        <w:t>t</w:t>
      </w:r>
    </w:p>
    <w:p w:rsidR="00E55C6E" w:rsidRPr="00AA4CB5" w:rsidRDefault="00A7799A" w:rsidP="00AA4CB5">
      <w:pPr>
        <w:spacing w:line="280" w:lineRule="exact"/>
        <w:rPr>
          <w:rFonts w:hint="eastAsia"/>
          <w:i/>
          <w:szCs w:val="21"/>
        </w:rPr>
      </w:pPr>
      <w:r w:rsidRPr="00AA4CB5">
        <w:rPr>
          <w:rFonts w:hint="eastAsia"/>
          <w:i/>
          <w:szCs w:val="21"/>
        </w:rPr>
        <w:t>3.I like grapes._______________?   -I like bananas.</w:t>
      </w:r>
    </w:p>
    <w:p w:rsidR="00C2545C" w:rsidRPr="00AA4CB5" w:rsidRDefault="00C2545C" w:rsidP="00AA4CB5">
      <w:pPr>
        <w:spacing w:line="280" w:lineRule="exact"/>
        <w:ind w:firstLineChars="450" w:firstLine="945"/>
        <w:rPr>
          <w:rFonts w:hint="eastAsia"/>
          <w:i/>
          <w:szCs w:val="21"/>
        </w:rPr>
      </w:pPr>
      <w:r w:rsidRPr="00AA4CB5">
        <w:rPr>
          <w:rFonts w:hint="eastAsia"/>
          <w:i/>
          <w:szCs w:val="21"/>
        </w:rPr>
        <w:t xml:space="preserve">A.How about you        </w:t>
      </w:r>
      <w:r w:rsidR="00AA4CB5">
        <w:rPr>
          <w:rFonts w:hint="eastAsia"/>
          <w:i/>
          <w:szCs w:val="21"/>
        </w:rPr>
        <w:t xml:space="preserve">         </w:t>
      </w:r>
      <w:r w:rsidRPr="00AA4CB5">
        <w:rPr>
          <w:rFonts w:hint="eastAsia"/>
          <w:i/>
          <w:szCs w:val="21"/>
        </w:rPr>
        <w:t>B.Do you like them</w:t>
      </w:r>
    </w:p>
    <w:p w:rsidR="00A7799A" w:rsidRDefault="00A7799A" w:rsidP="00AA4CB5">
      <w:pPr>
        <w:spacing w:line="280" w:lineRule="exact"/>
        <w:rPr>
          <w:rFonts w:hint="eastAsia"/>
          <w:i/>
          <w:szCs w:val="21"/>
        </w:rPr>
      </w:pPr>
      <w:r w:rsidRPr="00AA4CB5">
        <w:rPr>
          <w:rFonts w:hint="eastAsia"/>
          <w:i/>
          <w:szCs w:val="21"/>
        </w:rPr>
        <w:t>4.</w:t>
      </w:r>
      <w:r w:rsidR="00C2545C" w:rsidRPr="00AA4CB5">
        <w:rPr>
          <w:rFonts w:hint="eastAsia"/>
          <w:i/>
          <w:szCs w:val="21"/>
        </w:rPr>
        <w:t>I don</w:t>
      </w:r>
      <w:r w:rsidR="00C2545C" w:rsidRPr="00AA4CB5">
        <w:rPr>
          <w:i/>
          <w:szCs w:val="21"/>
        </w:rPr>
        <w:t>’</w:t>
      </w:r>
      <w:r w:rsidR="00C2545C" w:rsidRPr="00AA4CB5">
        <w:rPr>
          <w:rFonts w:hint="eastAsia"/>
          <w:i/>
          <w:szCs w:val="21"/>
        </w:rPr>
        <w:t xml:space="preserve">t like apples.-Me,_______? </w:t>
      </w:r>
      <w:r w:rsidR="00AA4CB5">
        <w:rPr>
          <w:rFonts w:hint="eastAsia"/>
          <w:i/>
          <w:szCs w:val="21"/>
        </w:rPr>
        <w:t xml:space="preserve">           </w:t>
      </w:r>
      <w:r w:rsidR="00C2545C" w:rsidRPr="00AA4CB5">
        <w:rPr>
          <w:rFonts w:hint="eastAsia"/>
          <w:i/>
          <w:szCs w:val="21"/>
        </w:rPr>
        <w:t>A. too       B.neither</w:t>
      </w:r>
    </w:p>
    <w:p w:rsidR="00C2545C" w:rsidRPr="00AA4CB5" w:rsidRDefault="00C2545C" w:rsidP="00AA4CB5">
      <w:pPr>
        <w:rPr>
          <w:rFonts w:hint="eastAsia"/>
          <w:i/>
          <w:szCs w:val="21"/>
        </w:rPr>
      </w:pPr>
      <w:r w:rsidRPr="00AA4CB5">
        <w:rPr>
          <w:rFonts w:hint="eastAsia"/>
          <w:i/>
          <w:szCs w:val="21"/>
        </w:rPr>
        <w:t>5.I don</w:t>
      </w:r>
      <w:r w:rsidRPr="00AA4CB5">
        <w:rPr>
          <w:i/>
          <w:szCs w:val="21"/>
        </w:rPr>
        <w:t>’</w:t>
      </w:r>
      <w:r w:rsidRPr="00AA4CB5">
        <w:rPr>
          <w:rFonts w:hint="eastAsia"/>
          <w:i/>
          <w:szCs w:val="21"/>
        </w:rPr>
        <w:t xml:space="preserve">t  like  </w:t>
      </w:r>
      <w:r w:rsidR="00B2238E">
        <w:rPr>
          <w:noProof/>
          <w:szCs w:val="21"/>
        </w:rPr>
        <w:drawing>
          <wp:inline distT="0" distB="0" distL="0" distR="0">
            <wp:extent cx="351155" cy="343535"/>
            <wp:effectExtent l="19050" t="0" r="0" b="0"/>
            <wp:docPr id="98" name="图片 98" descr="http://pic16.nipic.com/20110922/8337715_112205622000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http://pic16.nipic.com/20110922/8337715_112205622000_2.jpg"/>
                    <pic:cNvPicPr>
                      <a:picLocks noChangeAspect="1" noChangeArrowheads="1"/>
                    </pic:cNvPicPr>
                  </pic:nvPicPr>
                  <pic:blipFill>
                    <a:blip r:embed="rId13" cstate="print"/>
                    <a:srcRect/>
                    <a:stretch>
                      <a:fillRect/>
                    </a:stretch>
                  </pic:blipFill>
                  <pic:spPr bwMode="auto">
                    <a:xfrm>
                      <a:off x="0" y="0"/>
                      <a:ext cx="351155" cy="343535"/>
                    </a:xfrm>
                    <a:prstGeom prst="rect">
                      <a:avLst/>
                    </a:prstGeom>
                    <a:noFill/>
                    <a:ln w="9525">
                      <a:noFill/>
                      <a:miter lim="800000"/>
                      <a:headEnd/>
                      <a:tailEnd/>
                    </a:ln>
                  </pic:spPr>
                </pic:pic>
              </a:graphicData>
            </a:graphic>
          </wp:inline>
        </w:drawing>
      </w:r>
      <w:r w:rsidRPr="00AA4CB5">
        <w:rPr>
          <w:rFonts w:hint="eastAsia"/>
          <w:szCs w:val="21"/>
        </w:rPr>
        <w:t>.I like</w:t>
      </w:r>
      <w:r w:rsidR="00B2238E">
        <w:rPr>
          <w:noProof/>
          <w:szCs w:val="21"/>
        </w:rPr>
        <w:drawing>
          <wp:inline distT="0" distB="0" distL="0" distR="0">
            <wp:extent cx="373380" cy="336550"/>
            <wp:effectExtent l="19050" t="0" r="7620" b="0"/>
            <wp:docPr id="105" name="图片 105" descr="葡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葡萄"/>
                    <pic:cNvPicPr>
                      <a:picLocks noChangeAspect="1" noChangeArrowheads="1"/>
                    </pic:cNvPicPr>
                  </pic:nvPicPr>
                  <pic:blipFill>
                    <a:blip r:embed="rId14" cstate="print"/>
                    <a:srcRect/>
                    <a:stretch>
                      <a:fillRect/>
                    </a:stretch>
                  </pic:blipFill>
                  <pic:spPr bwMode="auto">
                    <a:xfrm>
                      <a:off x="0" y="0"/>
                      <a:ext cx="373380" cy="336550"/>
                    </a:xfrm>
                    <a:prstGeom prst="rect">
                      <a:avLst/>
                    </a:prstGeom>
                    <a:noFill/>
                    <a:ln w="9525">
                      <a:noFill/>
                      <a:miter lim="800000"/>
                      <a:headEnd/>
                      <a:tailEnd/>
                    </a:ln>
                  </pic:spPr>
                </pic:pic>
              </a:graphicData>
            </a:graphic>
          </wp:inline>
        </w:drawing>
      </w:r>
      <w:r w:rsidRPr="00AA4CB5">
        <w:rPr>
          <w:rFonts w:hint="eastAsia"/>
          <w:szCs w:val="21"/>
        </w:rPr>
        <w:t xml:space="preserve"> . A.apples  grapes B.strawberries  grapes</w:t>
      </w:r>
    </w:p>
    <w:p w:rsidR="00E55C6E" w:rsidRPr="00AA4CB5" w:rsidRDefault="00C2545C" w:rsidP="00AA4CB5">
      <w:pPr>
        <w:spacing w:line="280" w:lineRule="exact"/>
        <w:rPr>
          <w:rFonts w:hint="eastAsia"/>
          <w:szCs w:val="21"/>
        </w:rPr>
      </w:pPr>
      <w:r w:rsidRPr="00AA4CB5">
        <w:rPr>
          <w:rFonts w:hint="eastAsia"/>
          <w:szCs w:val="21"/>
        </w:rPr>
        <w:t>三、连一连</w:t>
      </w:r>
    </w:p>
    <w:p w:rsidR="00AA4CB5" w:rsidRDefault="00C2545C" w:rsidP="00AA4CB5">
      <w:pPr>
        <w:spacing w:line="280" w:lineRule="exact"/>
        <w:rPr>
          <w:rFonts w:hint="eastAsia"/>
          <w:szCs w:val="21"/>
        </w:rPr>
      </w:pPr>
      <w:r w:rsidRPr="00AA4CB5">
        <w:rPr>
          <w:szCs w:val="21"/>
        </w:rPr>
        <w:t>A</w:t>
      </w:r>
      <w:r w:rsidRPr="00AA4CB5">
        <w:rPr>
          <w:rFonts w:hint="eastAsia"/>
          <w:szCs w:val="21"/>
        </w:rPr>
        <w:t>pple   pear   banana   orange   hot dog   grape   watermelon    strawberry</w:t>
      </w:r>
      <w:r w:rsidR="00E55C6E" w:rsidRPr="00AA4CB5">
        <w:rPr>
          <w:rFonts w:hint="eastAsia"/>
          <w:szCs w:val="21"/>
        </w:rPr>
        <w:t xml:space="preserve"> </w:t>
      </w:r>
    </w:p>
    <w:p w:rsidR="00C2545C" w:rsidRPr="00AA4CB5" w:rsidRDefault="00E55C6E" w:rsidP="00AA4CB5">
      <w:pPr>
        <w:rPr>
          <w:rFonts w:hint="eastAsia"/>
          <w:i/>
          <w:szCs w:val="21"/>
        </w:rPr>
      </w:pPr>
      <w:r w:rsidRPr="00AA4CB5">
        <w:rPr>
          <w:rFonts w:hint="eastAsia"/>
          <w:szCs w:val="21"/>
        </w:rPr>
        <w:t xml:space="preserve"> </w:t>
      </w:r>
      <w:r w:rsidR="00B2238E">
        <w:rPr>
          <w:noProof/>
          <w:szCs w:val="21"/>
        </w:rPr>
        <w:drawing>
          <wp:inline distT="0" distB="0" distL="0" distR="0">
            <wp:extent cx="431800" cy="431800"/>
            <wp:effectExtent l="19050" t="0" r="6350" b="0"/>
            <wp:docPr id="128" name="图片 128" descr="http://i.pootao.cn/attachments/193/214/110/1324858253941827_or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http://i.pootao.cn/attachments/193/214/110/1324858253941827_orig.jpg"/>
                    <pic:cNvPicPr>
                      <a:picLocks noChangeAspect="1" noChangeArrowheads="1"/>
                    </pic:cNvPicPr>
                  </pic:nvPicPr>
                  <pic:blipFill>
                    <a:blip r:embed="rId15" cstate="print"/>
                    <a:srcRect/>
                    <a:stretch>
                      <a:fillRect/>
                    </a:stretch>
                  </pic:blipFill>
                  <pic:spPr bwMode="auto">
                    <a:xfrm>
                      <a:off x="0" y="0"/>
                      <a:ext cx="431800" cy="431800"/>
                    </a:xfrm>
                    <a:prstGeom prst="rect">
                      <a:avLst/>
                    </a:prstGeom>
                    <a:noFill/>
                    <a:ln w="9525">
                      <a:noFill/>
                      <a:miter lim="800000"/>
                      <a:headEnd/>
                      <a:tailEnd/>
                    </a:ln>
                  </pic:spPr>
                </pic:pic>
              </a:graphicData>
            </a:graphic>
          </wp:inline>
        </w:drawing>
      </w:r>
      <w:r w:rsidR="00C2545C" w:rsidRPr="00AA4CB5">
        <w:rPr>
          <w:rFonts w:hint="eastAsia"/>
          <w:szCs w:val="21"/>
        </w:rPr>
        <w:t xml:space="preserve"> </w:t>
      </w:r>
      <w:r w:rsidR="00B2238E">
        <w:rPr>
          <w:noProof/>
          <w:szCs w:val="21"/>
        </w:rPr>
        <w:drawing>
          <wp:inline distT="0" distB="0" distL="0" distR="0">
            <wp:extent cx="614680" cy="409575"/>
            <wp:effectExtent l="19050" t="0" r="0" b="0"/>
            <wp:docPr id="132" name="图片 132" descr="http://d.hiphotos.baidu.com/image/w%3D2048%3Bq%3D90/sign=168607749058d109c4e3aeb2e560f7ce/e824b899a9014c08a5d44caf087b02087af4f4c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http://d.hiphotos.baidu.com/image/w%3D2048%3Bq%3D90/sign=168607749058d109c4e3aeb2e560f7ce/e824b899a9014c08a5d44caf087b02087af4f4c9.jpg"/>
                    <pic:cNvPicPr>
                      <a:picLocks noChangeAspect="1" noChangeArrowheads="1"/>
                    </pic:cNvPicPr>
                  </pic:nvPicPr>
                  <pic:blipFill>
                    <a:blip r:embed="rId8" cstate="print"/>
                    <a:srcRect/>
                    <a:stretch>
                      <a:fillRect/>
                    </a:stretch>
                  </pic:blipFill>
                  <pic:spPr bwMode="auto">
                    <a:xfrm>
                      <a:off x="0" y="0"/>
                      <a:ext cx="614680" cy="409575"/>
                    </a:xfrm>
                    <a:prstGeom prst="rect">
                      <a:avLst/>
                    </a:prstGeom>
                    <a:noFill/>
                    <a:ln w="9525">
                      <a:noFill/>
                      <a:miter lim="800000"/>
                      <a:headEnd/>
                      <a:tailEnd/>
                    </a:ln>
                  </pic:spPr>
                </pic:pic>
              </a:graphicData>
            </a:graphic>
          </wp:inline>
        </w:drawing>
      </w:r>
      <w:r w:rsidR="00C2545C" w:rsidRPr="00AA4CB5">
        <w:rPr>
          <w:rFonts w:hint="eastAsia"/>
          <w:szCs w:val="21"/>
        </w:rPr>
        <w:t xml:space="preserve"> </w:t>
      </w:r>
      <w:r w:rsidR="00B2238E">
        <w:rPr>
          <w:noProof/>
          <w:szCs w:val="21"/>
        </w:rPr>
        <w:drawing>
          <wp:inline distT="0" distB="0" distL="0" distR="0">
            <wp:extent cx="534035" cy="461010"/>
            <wp:effectExtent l="19050" t="0" r="0" b="0"/>
            <wp:docPr id="145" name="图片 145" descr="http://imgsrc.baidu.com/baike/pic/item/b6045da9d4d35bb11f17a2e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http://imgsrc.baidu.com/baike/pic/item/b6045da9d4d35bb11f17a2e0.jpg"/>
                    <pic:cNvPicPr>
                      <a:picLocks noChangeAspect="1" noChangeArrowheads="1"/>
                    </pic:cNvPicPr>
                  </pic:nvPicPr>
                  <pic:blipFill>
                    <a:blip r:embed="rId9" cstate="print"/>
                    <a:srcRect/>
                    <a:stretch>
                      <a:fillRect/>
                    </a:stretch>
                  </pic:blipFill>
                  <pic:spPr bwMode="auto">
                    <a:xfrm>
                      <a:off x="0" y="0"/>
                      <a:ext cx="534035" cy="461010"/>
                    </a:xfrm>
                    <a:prstGeom prst="rect">
                      <a:avLst/>
                    </a:prstGeom>
                    <a:noFill/>
                    <a:ln w="9525">
                      <a:noFill/>
                      <a:miter lim="800000"/>
                      <a:headEnd/>
                      <a:tailEnd/>
                    </a:ln>
                  </pic:spPr>
                </pic:pic>
              </a:graphicData>
            </a:graphic>
          </wp:inline>
        </w:drawing>
      </w:r>
      <w:r w:rsidR="00C2545C" w:rsidRPr="00AA4CB5">
        <w:rPr>
          <w:rFonts w:hint="eastAsia"/>
          <w:szCs w:val="21"/>
        </w:rPr>
        <w:t xml:space="preserve"> </w:t>
      </w:r>
      <w:r w:rsidR="00B2238E">
        <w:rPr>
          <w:noProof/>
          <w:szCs w:val="21"/>
        </w:rPr>
        <w:drawing>
          <wp:inline distT="0" distB="0" distL="0" distR="0">
            <wp:extent cx="526415" cy="394970"/>
            <wp:effectExtent l="19050" t="0" r="6985" b="0"/>
            <wp:docPr id="135" name="图片 135" descr="http://www.ninedns.com/images/tech/images/A9315_IMG200749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http://www.ninedns.com/images/tech/images/A9315_IMG200749_1.jpg"/>
                    <pic:cNvPicPr>
                      <a:picLocks noChangeAspect="1" noChangeArrowheads="1"/>
                    </pic:cNvPicPr>
                  </pic:nvPicPr>
                  <pic:blipFill>
                    <a:blip r:embed="rId10" cstate="print"/>
                    <a:srcRect/>
                    <a:stretch>
                      <a:fillRect/>
                    </a:stretch>
                  </pic:blipFill>
                  <pic:spPr bwMode="auto">
                    <a:xfrm>
                      <a:off x="0" y="0"/>
                      <a:ext cx="526415" cy="394970"/>
                    </a:xfrm>
                    <a:prstGeom prst="rect">
                      <a:avLst/>
                    </a:prstGeom>
                    <a:noFill/>
                    <a:ln w="9525">
                      <a:noFill/>
                      <a:miter lim="800000"/>
                      <a:headEnd/>
                      <a:tailEnd/>
                    </a:ln>
                  </pic:spPr>
                </pic:pic>
              </a:graphicData>
            </a:graphic>
          </wp:inline>
        </w:drawing>
      </w:r>
      <w:r w:rsidR="00C2545C" w:rsidRPr="00AA4CB5">
        <w:rPr>
          <w:rFonts w:hint="eastAsia"/>
          <w:szCs w:val="21"/>
        </w:rPr>
        <w:t xml:space="preserve">  </w:t>
      </w:r>
      <w:r w:rsidR="00B2238E">
        <w:rPr>
          <w:noProof/>
          <w:szCs w:val="21"/>
        </w:rPr>
        <w:drawing>
          <wp:inline distT="0" distB="0" distL="0" distR="0">
            <wp:extent cx="526415" cy="438785"/>
            <wp:effectExtent l="19050" t="0" r="6985" b="0"/>
            <wp:docPr id="140" name="图片 140" descr="http://l.b2b168.com/2002/06/06/17/200206061781023169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http://l.b2b168.com/2002/06/06/17/20020606178102316965.jpg"/>
                    <pic:cNvPicPr>
                      <a:picLocks noChangeAspect="1" noChangeArrowheads="1"/>
                    </pic:cNvPicPr>
                  </pic:nvPicPr>
                  <pic:blipFill>
                    <a:blip r:embed="rId11" cstate="print"/>
                    <a:srcRect/>
                    <a:stretch>
                      <a:fillRect/>
                    </a:stretch>
                  </pic:blipFill>
                  <pic:spPr bwMode="auto">
                    <a:xfrm>
                      <a:off x="0" y="0"/>
                      <a:ext cx="526415" cy="438785"/>
                    </a:xfrm>
                    <a:prstGeom prst="rect">
                      <a:avLst/>
                    </a:prstGeom>
                    <a:noFill/>
                    <a:ln w="9525">
                      <a:noFill/>
                      <a:miter lim="800000"/>
                      <a:headEnd/>
                      <a:tailEnd/>
                    </a:ln>
                  </pic:spPr>
                </pic:pic>
              </a:graphicData>
            </a:graphic>
          </wp:inline>
        </w:drawing>
      </w:r>
      <w:r w:rsidR="00C2545C" w:rsidRPr="00AA4CB5">
        <w:rPr>
          <w:rFonts w:hint="eastAsia"/>
          <w:szCs w:val="21"/>
        </w:rPr>
        <w:t xml:space="preserve">  </w:t>
      </w:r>
      <w:r w:rsidR="00B2238E">
        <w:rPr>
          <w:noProof/>
          <w:szCs w:val="21"/>
        </w:rPr>
        <w:drawing>
          <wp:inline distT="0" distB="0" distL="0" distR="0">
            <wp:extent cx="446405" cy="438785"/>
            <wp:effectExtent l="19050" t="0" r="0" b="0"/>
            <wp:docPr id="137" name="图片 137" descr="葡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葡萄"/>
                    <pic:cNvPicPr>
                      <a:picLocks noChangeAspect="1" noChangeArrowheads="1"/>
                    </pic:cNvPicPr>
                  </pic:nvPicPr>
                  <pic:blipFill>
                    <a:blip r:embed="rId12" cstate="print"/>
                    <a:srcRect/>
                    <a:stretch>
                      <a:fillRect/>
                    </a:stretch>
                  </pic:blipFill>
                  <pic:spPr bwMode="auto">
                    <a:xfrm>
                      <a:off x="0" y="0"/>
                      <a:ext cx="446405" cy="438785"/>
                    </a:xfrm>
                    <a:prstGeom prst="rect">
                      <a:avLst/>
                    </a:prstGeom>
                    <a:noFill/>
                    <a:ln w="9525">
                      <a:noFill/>
                      <a:miter lim="800000"/>
                      <a:headEnd/>
                      <a:tailEnd/>
                    </a:ln>
                  </pic:spPr>
                </pic:pic>
              </a:graphicData>
            </a:graphic>
          </wp:inline>
        </w:drawing>
      </w:r>
      <w:r w:rsidR="00C2545C" w:rsidRPr="00AA4CB5">
        <w:rPr>
          <w:rFonts w:hint="eastAsia"/>
          <w:szCs w:val="21"/>
        </w:rPr>
        <w:t xml:space="preserve"> </w:t>
      </w:r>
      <w:r w:rsidR="00B2238E">
        <w:rPr>
          <w:noProof/>
          <w:szCs w:val="21"/>
        </w:rPr>
        <w:drawing>
          <wp:inline distT="0" distB="0" distL="0" distR="0">
            <wp:extent cx="409575" cy="402590"/>
            <wp:effectExtent l="19050" t="0" r="9525" b="0"/>
            <wp:docPr id="141" name="图片 141" descr="http://pic16.nipic.com/20110922/8337715_112205622000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http://pic16.nipic.com/20110922/8337715_112205622000_2.jpg"/>
                    <pic:cNvPicPr>
                      <a:picLocks noChangeAspect="1" noChangeArrowheads="1"/>
                    </pic:cNvPicPr>
                  </pic:nvPicPr>
                  <pic:blipFill>
                    <a:blip r:embed="rId16" cstate="print"/>
                    <a:srcRect/>
                    <a:stretch>
                      <a:fillRect/>
                    </a:stretch>
                  </pic:blipFill>
                  <pic:spPr bwMode="auto">
                    <a:xfrm>
                      <a:off x="0" y="0"/>
                      <a:ext cx="409575" cy="402590"/>
                    </a:xfrm>
                    <a:prstGeom prst="rect">
                      <a:avLst/>
                    </a:prstGeom>
                    <a:noFill/>
                    <a:ln w="9525">
                      <a:noFill/>
                      <a:miter lim="800000"/>
                      <a:headEnd/>
                      <a:tailEnd/>
                    </a:ln>
                  </pic:spPr>
                </pic:pic>
              </a:graphicData>
            </a:graphic>
          </wp:inline>
        </w:drawing>
      </w:r>
      <w:r w:rsidR="00C2545C" w:rsidRPr="00AA4CB5">
        <w:rPr>
          <w:rFonts w:hint="eastAsia"/>
          <w:szCs w:val="21"/>
        </w:rPr>
        <w:t xml:space="preserve">  </w:t>
      </w:r>
      <w:r w:rsidR="00B2238E">
        <w:rPr>
          <w:noProof/>
          <w:szCs w:val="21"/>
        </w:rPr>
        <w:drawing>
          <wp:inline distT="0" distB="0" distL="0" distR="0">
            <wp:extent cx="358140" cy="380365"/>
            <wp:effectExtent l="19050" t="0" r="3810" b="0"/>
            <wp:docPr id="142" name="图片 142" descr="红苹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红苹果"/>
                    <pic:cNvPicPr>
                      <a:picLocks noChangeAspect="1" noChangeArrowheads="1"/>
                    </pic:cNvPicPr>
                  </pic:nvPicPr>
                  <pic:blipFill>
                    <a:blip r:embed="rId7" cstate="print"/>
                    <a:srcRect/>
                    <a:stretch>
                      <a:fillRect/>
                    </a:stretch>
                  </pic:blipFill>
                  <pic:spPr bwMode="auto">
                    <a:xfrm>
                      <a:off x="0" y="0"/>
                      <a:ext cx="358140" cy="380365"/>
                    </a:xfrm>
                    <a:prstGeom prst="rect">
                      <a:avLst/>
                    </a:prstGeom>
                    <a:noFill/>
                    <a:ln w="9525">
                      <a:noFill/>
                      <a:miter lim="800000"/>
                      <a:headEnd/>
                      <a:tailEnd/>
                    </a:ln>
                  </pic:spPr>
                </pic:pic>
              </a:graphicData>
            </a:graphic>
          </wp:inline>
        </w:drawing>
      </w:r>
    </w:p>
    <w:p w:rsidR="00E55C6E" w:rsidRPr="00AA4CB5" w:rsidRDefault="00376CCA" w:rsidP="00AA4CB5">
      <w:pPr>
        <w:spacing w:line="280" w:lineRule="exact"/>
        <w:rPr>
          <w:rFonts w:hint="eastAsia"/>
          <w:szCs w:val="21"/>
        </w:rPr>
      </w:pPr>
      <w:r w:rsidRPr="00AA4CB5">
        <w:rPr>
          <w:rFonts w:hint="eastAsia"/>
          <w:szCs w:val="21"/>
        </w:rPr>
        <w:t>四、小猫钓鱼</w:t>
      </w:r>
    </w:p>
    <w:p w:rsidR="00376CCA" w:rsidRPr="00AA4CB5" w:rsidRDefault="00376CCA" w:rsidP="00AA4CB5">
      <w:pPr>
        <w:spacing w:line="280" w:lineRule="exact"/>
        <w:rPr>
          <w:rFonts w:hint="eastAsia"/>
          <w:szCs w:val="21"/>
        </w:rPr>
      </w:pPr>
      <w:r w:rsidRPr="00AA4CB5">
        <w:rPr>
          <w:rFonts w:hint="eastAsia"/>
          <w:szCs w:val="21"/>
        </w:rPr>
        <w:t xml:space="preserve">1.Have some grapes.       </w:t>
      </w:r>
      <w:r w:rsidR="00AA4CB5">
        <w:rPr>
          <w:rFonts w:hint="eastAsia"/>
          <w:szCs w:val="21"/>
        </w:rPr>
        <w:t xml:space="preserve">        </w:t>
      </w:r>
      <w:r w:rsidRPr="00AA4CB5">
        <w:rPr>
          <w:rFonts w:hint="eastAsia"/>
          <w:szCs w:val="21"/>
        </w:rPr>
        <w:t>A.Thank you.</w:t>
      </w:r>
    </w:p>
    <w:p w:rsidR="00376CCA" w:rsidRPr="00AA4CB5" w:rsidRDefault="00376CCA" w:rsidP="00AA4CB5">
      <w:pPr>
        <w:spacing w:line="280" w:lineRule="exact"/>
        <w:rPr>
          <w:rFonts w:hint="eastAsia"/>
          <w:szCs w:val="21"/>
        </w:rPr>
      </w:pPr>
      <w:r w:rsidRPr="00AA4CB5">
        <w:rPr>
          <w:rFonts w:hint="eastAsia"/>
          <w:szCs w:val="21"/>
        </w:rPr>
        <w:t xml:space="preserve">2.Can I have some strawberries?   </w:t>
      </w:r>
      <w:r w:rsidR="00AA4CB5">
        <w:rPr>
          <w:rFonts w:hint="eastAsia"/>
          <w:szCs w:val="21"/>
        </w:rPr>
        <w:t xml:space="preserve">   </w:t>
      </w:r>
      <w:r w:rsidRPr="00AA4CB5">
        <w:rPr>
          <w:szCs w:val="21"/>
        </w:rPr>
        <w:t>B</w:t>
      </w:r>
      <w:r w:rsidRPr="00AA4CB5">
        <w:rPr>
          <w:rFonts w:hint="eastAsia"/>
          <w:szCs w:val="21"/>
        </w:rPr>
        <w:t>. Yes,I do.</w:t>
      </w:r>
    </w:p>
    <w:p w:rsidR="00376CCA" w:rsidRPr="00AA4CB5" w:rsidRDefault="00376CCA" w:rsidP="00AA4CB5">
      <w:pPr>
        <w:spacing w:line="280" w:lineRule="exact"/>
        <w:rPr>
          <w:rFonts w:hint="eastAsia"/>
          <w:szCs w:val="21"/>
        </w:rPr>
      </w:pPr>
      <w:r w:rsidRPr="00AA4CB5">
        <w:rPr>
          <w:rFonts w:hint="eastAsia"/>
          <w:szCs w:val="21"/>
        </w:rPr>
        <w:t xml:space="preserve">3.Do you like watermelons?   </w:t>
      </w:r>
      <w:r w:rsidR="00AA4CB5">
        <w:rPr>
          <w:rFonts w:hint="eastAsia"/>
          <w:szCs w:val="21"/>
        </w:rPr>
        <w:t xml:space="preserve">      </w:t>
      </w:r>
      <w:r w:rsidRPr="00AA4CB5">
        <w:rPr>
          <w:rFonts w:hint="eastAsia"/>
          <w:szCs w:val="21"/>
        </w:rPr>
        <w:t>C.Me,neither.</w:t>
      </w:r>
    </w:p>
    <w:p w:rsidR="00376CCA" w:rsidRPr="00AA4CB5" w:rsidRDefault="00376CCA" w:rsidP="00AA4CB5">
      <w:pPr>
        <w:spacing w:line="280" w:lineRule="exact"/>
        <w:rPr>
          <w:rFonts w:hint="eastAsia"/>
          <w:szCs w:val="21"/>
        </w:rPr>
      </w:pPr>
      <w:r w:rsidRPr="00AA4CB5">
        <w:rPr>
          <w:rFonts w:hint="eastAsia"/>
          <w:szCs w:val="21"/>
        </w:rPr>
        <w:t>4.I don</w:t>
      </w:r>
      <w:r w:rsidRPr="00AA4CB5">
        <w:rPr>
          <w:szCs w:val="21"/>
        </w:rPr>
        <w:t>’</w:t>
      </w:r>
      <w:r w:rsidRPr="00AA4CB5">
        <w:rPr>
          <w:rFonts w:hint="eastAsia"/>
          <w:szCs w:val="21"/>
        </w:rPr>
        <w:t xml:space="preserve">t like apples     </w:t>
      </w:r>
      <w:r w:rsidR="00AA4CB5">
        <w:rPr>
          <w:rFonts w:hint="eastAsia"/>
          <w:szCs w:val="21"/>
        </w:rPr>
        <w:t xml:space="preserve">           </w:t>
      </w:r>
      <w:r w:rsidRPr="00AA4CB5">
        <w:rPr>
          <w:rFonts w:hint="eastAsia"/>
          <w:szCs w:val="21"/>
        </w:rPr>
        <w:t>D.Sure. Here you are.</w:t>
      </w:r>
    </w:p>
    <w:p w:rsidR="00376CCA" w:rsidRPr="00AA4CB5" w:rsidRDefault="00376CCA" w:rsidP="00AA4CB5">
      <w:pPr>
        <w:spacing w:line="280" w:lineRule="exact"/>
        <w:rPr>
          <w:rFonts w:hint="eastAsia"/>
          <w:szCs w:val="21"/>
        </w:rPr>
      </w:pPr>
      <w:r w:rsidRPr="00AA4CB5">
        <w:rPr>
          <w:rFonts w:hint="eastAsia"/>
          <w:szCs w:val="21"/>
        </w:rPr>
        <w:t xml:space="preserve">5.Here you are.    </w:t>
      </w:r>
      <w:r w:rsidR="00AA4CB5">
        <w:rPr>
          <w:rFonts w:hint="eastAsia"/>
          <w:szCs w:val="21"/>
        </w:rPr>
        <w:t xml:space="preserve">              </w:t>
      </w:r>
      <w:r w:rsidRPr="00AA4CB5">
        <w:rPr>
          <w:rFonts w:hint="eastAsia"/>
          <w:szCs w:val="21"/>
        </w:rPr>
        <w:t xml:space="preserve"> E.Sorry,I don</w:t>
      </w:r>
      <w:r w:rsidRPr="00AA4CB5">
        <w:rPr>
          <w:szCs w:val="21"/>
        </w:rPr>
        <w:t>’</w:t>
      </w:r>
      <w:r w:rsidRPr="00AA4CB5">
        <w:rPr>
          <w:rFonts w:hint="eastAsia"/>
          <w:szCs w:val="21"/>
        </w:rPr>
        <w:t>t like grapes.</w:t>
      </w:r>
    </w:p>
    <w:p w:rsidR="00AA4CB5" w:rsidRDefault="00AA4CB5" w:rsidP="00AA4CB5">
      <w:pPr>
        <w:spacing w:line="280" w:lineRule="exact"/>
        <w:rPr>
          <w:rFonts w:hint="eastAsia"/>
          <w:szCs w:val="21"/>
        </w:rPr>
      </w:pPr>
      <w:r>
        <w:rPr>
          <w:rFonts w:hint="eastAsia"/>
          <w:szCs w:val="21"/>
        </w:rPr>
        <w:t>五</w:t>
      </w:r>
      <w:r w:rsidR="009240E3" w:rsidRPr="00AA4CB5">
        <w:rPr>
          <w:rFonts w:hint="eastAsia"/>
          <w:szCs w:val="21"/>
        </w:rPr>
        <w:t>、</w:t>
      </w:r>
      <w:r w:rsidR="00376CCA" w:rsidRPr="00AA4CB5">
        <w:rPr>
          <w:rFonts w:hint="eastAsia"/>
          <w:szCs w:val="21"/>
        </w:rPr>
        <w:t>阅读欢乐岛。</w:t>
      </w:r>
    </w:p>
    <w:p w:rsidR="009240E3" w:rsidRPr="00AA4CB5" w:rsidRDefault="00376CCA" w:rsidP="00AA4CB5">
      <w:pPr>
        <w:spacing w:line="280" w:lineRule="exact"/>
        <w:rPr>
          <w:rFonts w:hint="eastAsia"/>
          <w:szCs w:val="21"/>
        </w:rPr>
      </w:pPr>
      <w:r w:rsidRPr="00AA4CB5">
        <w:rPr>
          <w:rFonts w:hint="eastAsia"/>
          <w:szCs w:val="21"/>
        </w:rPr>
        <w:t>Hi</w:t>
      </w:r>
      <w:r w:rsidRPr="00AA4CB5">
        <w:rPr>
          <w:rFonts w:hint="eastAsia"/>
          <w:szCs w:val="21"/>
        </w:rPr>
        <w:t>，</w:t>
      </w:r>
      <w:r w:rsidRPr="00AA4CB5">
        <w:rPr>
          <w:rFonts w:hint="eastAsia"/>
          <w:szCs w:val="21"/>
        </w:rPr>
        <w:t>my  name is Sarah. I</w:t>
      </w:r>
      <w:r w:rsidRPr="00AA4CB5">
        <w:rPr>
          <w:szCs w:val="21"/>
        </w:rPr>
        <w:t>’</w:t>
      </w:r>
      <w:r w:rsidRPr="00AA4CB5">
        <w:rPr>
          <w:rFonts w:hint="eastAsia"/>
          <w:szCs w:val="21"/>
        </w:rPr>
        <w:t>m six years old.Look!This is my family.The man is my father. He likes pears.The woman is my mother.She likes watermelons.The boy is my brother.His name is John.He likes oranges,milk and watermelons.The girl is me.I like apples,grapes and bananas.</w:t>
      </w:r>
    </w:p>
    <w:p w:rsidR="009240E3" w:rsidRPr="00AA4CB5" w:rsidRDefault="009240E3" w:rsidP="00AA4CB5">
      <w:pPr>
        <w:spacing w:line="280" w:lineRule="exact"/>
        <w:rPr>
          <w:szCs w:val="21"/>
        </w:rPr>
      </w:pPr>
      <w:r w:rsidRPr="00AA4CB5">
        <w:rPr>
          <w:rFonts w:hint="eastAsia"/>
          <w:szCs w:val="21"/>
        </w:rPr>
        <w:t>1</w:t>
      </w:r>
      <w:r w:rsidRPr="00AA4CB5">
        <w:rPr>
          <w:rFonts w:hint="eastAsia"/>
          <w:szCs w:val="21"/>
        </w:rPr>
        <w:t>、</w:t>
      </w:r>
      <w:r w:rsidRPr="00AA4CB5">
        <w:rPr>
          <w:szCs w:val="21"/>
        </w:rPr>
        <w:t xml:space="preserve">Father likes </w:t>
      </w:r>
      <w:r w:rsidRPr="00AA4CB5">
        <w:rPr>
          <w:szCs w:val="21"/>
          <w:u w:val="single"/>
        </w:rPr>
        <w:t xml:space="preserve">      </w:t>
      </w:r>
      <w:r w:rsidRPr="00AA4CB5">
        <w:rPr>
          <w:szCs w:val="21"/>
        </w:rPr>
        <w:t xml:space="preserve"> A</w:t>
      </w:r>
      <w:r w:rsidRPr="00AA4CB5">
        <w:rPr>
          <w:rFonts w:hint="eastAsia"/>
          <w:szCs w:val="21"/>
        </w:rPr>
        <w:t>、</w:t>
      </w:r>
      <w:r w:rsidRPr="00AA4CB5">
        <w:rPr>
          <w:szCs w:val="21"/>
        </w:rPr>
        <w:t>pears    B</w:t>
      </w:r>
      <w:r w:rsidRPr="00AA4CB5">
        <w:rPr>
          <w:rFonts w:hint="eastAsia"/>
          <w:szCs w:val="21"/>
        </w:rPr>
        <w:t>、</w:t>
      </w:r>
      <w:r w:rsidRPr="00AA4CB5">
        <w:rPr>
          <w:szCs w:val="21"/>
        </w:rPr>
        <w:t>bananas     C</w:t>
      </w:r>
      <w:r w:rsidRPr="00AA4CB5">
        <w:rPr>
          <w:rFonts w:hint="eastAsia"/>
          <w:szCs w:val="21"/>
        </w:rPr>
        <w:t>、</w:t>
      </w:r>
      <w:r w:rsidRPr="00AA4CB5">
        <w:rPr>
          <w:szCs w:val="21"/>
        </w:rPr>
        <w:t>orange</w:t>
      </w:r>
    </w:p>
    <w:p w:rsidR="009240E3" w:rsidRPr="00AA4CB5" w:rsidRDefault="009240E3" w:rsidP="00AA4CB5">
      <w:pPr>
        <w:spacing w:line="280" w:lineRule="exact"/>
        <w:rPr>
          <w:szCs w:val="21"/>
        </w:rPr>
      </w:pPr>
      <w:r w:rsidRPr="00AA4CB5">
        <w:rPr>
          <w:szCs w:val="21"/>
        </w:rPr>
        <w:t>2</w:t>
      </w:r>
      <w:r w:rsidRPr="00AA4CB5">
        <w:rPr>
          <w:rFonts w:hint="eastAsia"/>
          <w:szCs w:val="21"/>
        </w:rPr>
        <w:t>、</w:t>
      </w:r>
      <w:r w:rsidRPr="00AA4CB5">
        <w:rPr>
          <w:szCs w:val="21"/>
        </w:rPr>
        <w:t xml:space="preserve">Mother likes </w:t>
      </w:r>
      <w:r w:rsidRPr="00AA4CB5">
        <w:rPr>
          <w:szCs w:val="21"/>
          <w:u w:val="single"/>
        </w:rPr>
        <w:t xml:space="preserve">      </w:t>
      </w:r>
      <w:r w:rsidRPr="00AA4CB5">
        <w:rPr>
          <w:szCs w:val="21"/>
        </w:rPr>
        <w:t xml:space="preserve"> </w:t>
      </w:r>
    </w:p>
    <w:p w:rsidR="009240E3" w:rsidRPr="00AA4CB5" w:rsidRDefault="00B2238E" w:rsidP="00AA4CB5">
      <w:pPr>
        <w:spacing w:line="280" w:lineRule="exact"/>
        <w:rPr>
          <w:szCs w:val="21"/>
        </w:rPr>
      </w:pPr>
      <w:r>
        <w:rPr>
          <w:noProof/>
          <w:szCs w:val="21"/>
        </w:rPr>
        <w:drawing>
          <wp:anchor distT="0" distB="0" distL="114300" distR="114300" simplePos="0" relativeHeight="251667456" behindDoc="0" locked="0" layoutInCell="1" allowOverlap="1">
            <wp:simplePos x="0" y="0"/>
            <wp:positionH relativeFrom="column">
              <wp:posOffset>2949575</wp:posOffset>
            </wp:positionH>
            <wp:positionV relativeFrom="paragraph">
              <wp:posOffset>5080</wp:posOffset>
            </wp:positionV>
            <wp:extent cx="527050" cy="393700"/>
            <wp:effectExtent l="19050" t="0" r="6350" b="0"/>
            <wp:wrapSquare wrapText="bothSides"/>
            <wp:docPr id="15" name="图片 15" descr="http://www.ninedns.com/images/tech/images/A9315_IMG200749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ninedns.com/images/tech/images/A9315_IMG200749_1.jpg"/>
                    <pic:cNvPicPr>
                      <a:picLocks noChangeAspect="1" noChangeArrowheads="1"/>
                    </pic:cNvPicPr>
                  </pic:nvPicPr>
                  <pic:blipFill>
                    <a:blip r:embed="rId10" r:link="rId17" cstate="print"/>
                    <a:srcRect/>
                    <a:stretch>
                      <a:fillRect/>
                    </a:stretch>
                  </pic:blipFill>
                  <pic:spPr bwMode="auto">
                    <a:xfrm>
                      <a:off x="0" y="0"/>
                      <a:ext cx="527050" cy="393700"/>
                    </a:xfrm>
                    <a:prstGeom prst="rect">
                      <a:avLst/>
                    </a:prstGeom>
                    <a:noFill/>
                    <a:ln w="9525">
                      <a:noFill/>
                      <a:miter lim="800000"/>
                      <a:headEnd/>
                      <a:tailEnd/>
                    </a:ln>
                  </pic:spPr>
                </pic:pic>
              </a:graphicData>
            </a:graphic>
          </wp:anchor>
        </w:drawing>
      </w:r>
      <w:r w:rsidR="009240E3" w:rsidRPr="00AA4CB5">
        <w:rPr>
          <w:szCs w:val="21"/>
        </w:rPr>
        <w:t>A</w:t>
      </w:r>
      <w:r w:rsidR="009240E3" w:rsidRPr="00AA4CB5">
        <w:rPr>
          <w:rFonts w:hint="eastAsia"/>
          <w:szCs w:val="21"/>
        </w:rPr>
        <w:t>、</w:t>
      </w:r>
      <w:r w:rsidR="009240E3" w:rsidRPr="00AA4CB5">
        <w:rPr>
          <w:szCs w:val="21"/>
        </w:rPr>
        <w:t>stawberries  B</w:t>
      </w:r>
      <w:r w:rsidR="009240E3" w:rsidRPr="00AA4CB5">
        <w:rPr>
          <w:rFonts w:hint="eastAsia"/>
          <w:szCs w:val="21"/>
        </w:rPr>
        <w:t>、</w:t>
      </w:r>
      <w:r w:rsidR="009240E3" w:rsidRPr="00AA4CB5">
        <w:rPr>
          <w:szCs w:val="21"/>
        </w:rPr>
        <w:t>watermelons C</w:t>
      </w:r>
      <w:r w:rsidR="009240E3" w:rsidRPr="00AA4CB5">
        <w:rPr>
          <w:rFonts w:hint="eastAsia"/>
          <w:szCs w:val="21"/>
        </w:rPr>
        <w:t>、</w:t>
      </w:r>
      <w:r w:rsidR="009240E3" w:rsidRPr="00AA4CB5">
        <w:rPr>
          <w:szCs w:val="21"/>
        </w:rPr>
        <w:t>orange</w:t>
      </w:r>
    </w:p>
    <w:p w:rsidR="00AA4CB5" w:rsidRPr="00AA4CB5" w:rsidRDefault="009240E3" w:rsidP="00AA4CB5">
      <w:pPr>
        <w:spacing w:line="280" w:lineRule="exact"/>
        <w:rPr>
          <w:rFonts w:hint="eastAsia"/>
          <w:szCs w:val="21"/>
        </w:rPr>
      </w:pPr>
      <w:r w:rsidRPr="00AA4CB5">
        <w:rPr>
          <w:szCs w:val="21"/>
        </w:rPr>
        <w:t>3</w:t>
      </w:r>
      <w:r w:rsidRPr="00AA4CB5">
        <w:rPr>
          <w:rFonts w:hint="eastAsia"/>
          <w:szCs w:val="21"/>
        </w:rPr>
        <w:t>、</w:t>
      </w:r>
      <w:r w:rsidRPr="00AA4CB5">
        <w:rPr>
          <w:szCs w:val="21"/>
        </w:rPr>
        <w:t xml:space="preserve">My brother likes </w:t>
      </w:r>
      <w:r w:rsidR="00AA4CB5" w:rsidRPr="00AA4CB5">
        <w:rPr>
          <w:szCs w:val="21"/>
          <w:u w:val="single"/>
        </w:rPr>
        <w:t xml:space="preserve">    </w:t>
      </w:r>
      <w:r w:rsidR="00AA4CB5" w:rsidRPr="00AA4CB5">
        <w:rPr>
          <w:rFonts w:hint="eastAsia"/>
          <w:szCs w:val="21"/>
          <w:u w:val="single"/>
        </w:rPr>
        <w:t xml:space="preserve">               </w:t>
      </w:r>
      <w:r w:rsidR="00AA4CB5" w:rsidRPr="00AA4CB5">
        <w:rPr>
          <w:rFonts w:hint="eastAsia"/>
          <w:szCs w:val="21"/>
        </w:rPr>
        <w:t xml:space="preserve">   A </w:t>
      </w:r>
      <w:r w:rsidR="00AA4CB5">
        <w:rPr>
          <w:rFonts w:hint="eastAsia"/>
          <w:szCs w:val="21"/>
        </w:rPr>
        <w:t xml:space="preserve">  </w:t>
      </w:r>
      <w:r w:rsidR="00AA4CB5" w:rsidRPr="00AA4CB5">
        <w:rPr>
          <w:rFonts w:hint="eastAsia"/>
          <w:szCs w:val="21"/>
        </w:rPr>
        <w:t>B</w:t>
      </w:r>
    </w:p>
    <w:p w:rsidR="009240E3" w:rsidRPr="00AA4CB5" w:rsidRDefault="009240E3" w:rsidP="00AA4CB5">
      <w:pPr>
        <w:spacing w:line="280" w:lineRule="exact"/>
        <w:rPr>
          <w:szCs w:val="21"/>
        </w:rPr>
      </w:pPr>
      <w:r w:rsidRPr="00AA4CB5">
        <w:rPr>
          <w:szCs w:val="21"/>
        </w:rPr>
        <w:t>4</w:t>
      </w:r>
      <w:r w:rsidRPr="00AA4CB5">
        <w:rPr>
          <w:rFonts w:hint="eastAsia"/>
          <w:szCs w:val="21"/>
        </w:rPr>
        <w:t>、</w:t>
      </w:r>
      <w:r w:rsidRPr="00AA4CB5">
        <w:rPr>
          <w:szCs w:val="21"/>
        </w:rPr>
        <w:t xml:space="preserve">Sarah is </w:t>
      </w:r>
      <w:r w:rsidRPr="00AA4CB5">
        <w:rPr>
          <w:szCs w:val="21"/>
          <w:u w:val="single"/>
        </w:rPr>
        <w:t xml:space="preserve">    </w:t>
      </w:r>
      <w:r w:rsidRPr="00AA4CB5">
        <w:rPr>
          <w:szCs w:val="21"/>
        </w:rPr>
        <w:t xml:space="preserve"> years old.</w:t>
      </w:r>
      <w:r w:rsidR="00AA4CB5">
        <w:rPr>
          <w:rFonts w:hint="eastAsia"/>
          <w:szCs w:val="21"/>
        </w:rPr>
        <w:t xml:space="preserve"> </w:t>
      </w:r>
      <w:r w:rsidRPr="00AA4CB5">
        <w:rPr>
          <w:szCs w:val="21"/>
        </w:rPr>
        <w:t>A</w:t>
      </w:r>
      <w:r w:rsidRPr="00AA4CB5">
        <w:rPr>
          <w:rFonts w:hint="eastAsia"/>
          <w:szCs w:val="21"/>
        </w:rPr>
        <w:t>、</w:t>
      </w:r>
      <w:r w:rsidRPr="00AA4CB5">
        <w:rPr>
          <w:szCs w:val="21"/>
        </w:rPr>
        <w:t>five  B</w:t>
      </w:r>
      <w:r w:rsidRPr="00AA4CB5">
        <w:rPr>
          <w:rFonts w:hint="eastAsia"/>
          <w:szCs w:val="21"/>
        </w:rPr>
        <w:t>、</w:t>
      </w:r>
      <w:r w:rsidRPr="00AA4CB5">
        <w:rPr>
          <w:szCs w:val="21"/>
        </w:rPr>
        <w:t>six C</w:t>
      </w:r>
      <w:r w:rsidRPr="00AA4CB5">
        <w:rPr>
          <w:rFonts w:hint="eastAsia"/>
          <w:szCs w:val="21"/>
        </w:rPr>
        <w:t>、</w:t>
      </w:r>
      <w:r w:rsidRPr="00AA4CB5">
        <w:rPr>
          <w:szCs w:val="21"/>
        </w:rPr>
        <w:t>ten</w:t>
      </w:r>
    </w:p>
    <w:p w:rsidR="009240E3" w:rsidRPr="00AA4CB5" w:rsidRDefault="00B2238E" w:rsidP="00AA4CB5">
      <w:pPr>
        <w:spacing w:line="280" w:lineRule="exact"/>
        <w:rPr>
          <w:szCs w:val="21"/>
        </w:rPr>
      </w:pPr>
      <w:r>
        <w:rPr>
          <w:noProof/>
          <w:szCs w:val="21"/>
        </w:rPr>
        <w:lastRenderedPageBreak/>
        <w:drawing>
          <wp:anchor distT="0" distB="0" distL="114300" distR="114300" simplePos="0" relativeHeight="251661312" behindDoc="0" locked="0" layoutInCell="1" allowOverlap="1">
            <wp:simplePos x="0" y="0"/>
            <wp:positionH relativeFrom="column">
              <wp:posOffset>2745740</wp:posOffset>
            </wp:positionH>
            <wp:positionV relativeFrom="paragraph">
              <wp:posOffset>80645</wp:posOffset>
            </wp:positionV>
            <wp:extent cx="733425" cy="517525"/>
            <wp:effectExtent l="19050" t="0" r="9525" b="0"/>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lum bright="2000" contrast="-52000"/>
                      <a:grayscl/>
                      <a:biLevel thresh="50000"/>
                    </a:blip>
                    <a:srcRect/>
                    <a:stretch>
                      <a:fillRect/>
                    </a:stretch>
                  </pic:blipFill>
                  <pic:spPr bwMode="auto">
                    <a:xfrm>
                      <a:off x="0" y="0"/>
                      <a:ext cx="733425" cy="517525"/>
                    </a:xfrm>
                    <a:prstGeom prst="rect">
                      <a:avLst/>
                    </a:prstGeom>
                    <a:noFill/>
                    <a:ln w="9525">
                      <a:noFill/>
                      <a:miter lim="800000"/>
                      <a:headEnd/>
                      <a:tailEnd/>
                    </a:ln>
                  </pic:spPr>
                </pic:pic>
              </a:graphicData>
            </a:graphic>
          </wp:anchor>
        </w:drawing>
      </w:r>
      <w:r>
        <w:rPr>
          <w:noProof/>
          <w:szCs w:val="21"/>
        </w:rPr>
        <w:drawing>
          <wp:anchor distT="0" distB="0" distL="114300" distR="114300" simplePos="0" relativeHeight="251660288" behindDoc="0" locked="0" layoutInCell="1" allowOverlap="1">
            <wp:simplePos x="0" y="0"/>
            <wp:positionH relativeFrom="column">
              <wp:posOffset>1714500</wp:posOffset>
            </wp:positionH>
            <wp:positionV relativeFrom="paragraph">
              <wp:posOffset>92710</wp:posOffset>
            </wp:positionV>
            <wp:extent cx="866775" cy="505460"/>
            <wp:effectExtent l="19050" t="0" r="9525" b="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lum bright="2000" contrast="-52000"/>
                      <a:grayscl/>
                      <a:biLevel thresh="50000"/>
                    </a:blip>
                    <a:srcRect/>
                    <a:stretch>
                      <a:fillRect/>
                    </a:stretch>
                  </pic:blipFill>
                  <pic:spPr bwMode="auto">
                    <a:xfrm>
                      <a:off x="0" y="0"/>
                      <a:ext cx="866775" cy="505460"/>
                    </a:xfrm>
                    <a:prstGeom prst="rect">
                      <a:avLst/>
                    </a:prstGeom>
                    <a:noFill/>
                    <a:ln w="9525">
                      <a:noFill/>
                      <a:miter lim="800000"/>
                      <a:headEnd/>
                      <a:tailEnd/>
                    </a:ln>
                  </pic:spPr>
                </pic:pic>
              </a:graphicData>
            </a:graphic>
          </wp:anchor>
        </w:drawing>
      </w:r>
      <w:r w:rsidR="009240E3" w:rsidRPr="00AA4CB5">
        <w:rPr>
          <w:szCs w:val="21"/>
        </w:rPr>
        <w:t xml:space="preserve"> </w:t>
      </w:r>
    </w:p>
    <w:p w:rsidR="009240E3" w:rsidRPr="00AA4CB5" w:rsidRDefault="00B2238E" w:rsidP="00AA4CB5">
      <w:pPr>
        <w:spacing w:line="280" w:lineRule="exact"/>
        <w:rPr>
          <w:rFonts w:hint="eastAsia"/>
          <w:szCs w:val="21"/>
        </w:rPr>
      </w:pPr>
      <w:r w:rsidRPr="00AA4CB5">
        <w:rPr>
          <w:szCs w:val="21"/>
        </w:rPr>
        <w:t>5</w:t>
      </w:r>
      <w:r w:rsidRPr="00AA4CB5">
        <w:rPr>
          <w:rFonts w:hint="eastAsia"/>
          <w:szCs w:val="21"/>
        </w:rPr>
        <w:t>、</w:t>
      </w:r>
      <w:r w:rsidRPr="00AA4CB5">
        <w:rPr>
          <w:szCs w:val="21"/>
        </w:rPr>
        <w:t xml:space="preserve">I like </w:t>
      </w:r>
      <w:r w:rsidRPr="00AA4CB5">
        <w:rPr>
          <w:szCs w:val="21"/>
          <w:u w:val="single"/>
        </w:rPr>
        <w:t xml:space="preserve">       </w:t>
      </w:r>
      <w:r w:rsidRPr="00AA4CB5">
        <w:rPr>
          <w:szCs w:val="21"/>
        </w:rPr>
        <w:t xml:space="preserve"> </w:t>
      </w:r>
      <w:r>
        <w:rPr>
          <w:rFonts w:hint="eastAsia"/>
          <w:szCs w:val="21"/>
        </w:rPr>
        <w:t>.</w:t>
      </w:r>
    </w:p>
    <w:p w:rsidR="00AA4CB5" w:rsidRPr="00AA4CB5" w:rsidRDefault="00B2238E" w:rsidP="00AA4CB5">
      <w:pPr>
        <w:spacing w:line="280" w:lineRule="exact"/>
        <w:rPr>
          <w:rFonts w:hint="eastAsia"/>
          <w:szCs w:val="21"/>
        </w:rPr>
      </w:pPr>
      <w:r>
        <w:rPr>
          <w:rFonts w:hint="eastAsia"/>
          <w:szCs w:val="21"/>
        </w:rPr>
        <w:t>六</w:t>
      </w:r>
      <w:r w:rsidR="00AA4CB5" w:rsidRPr="00AA4CB5">
        <w:rPr>
          <w:rFonts w:hint="eastAsia"/>
          <w:szCs w:val="21"/>
        </w:rPr>
        <w:t>、选出不同类的单词：</w:t>
      </w:r>
    </w:p>
    <w:p w:rsidR="00B2238E" w:rsidRPr="00AA4CB5" w:rsidRDefault="00AA4CB5" w:rsidP="00B2238E">
      <w:pPr>
        <w:spacing w:line="280" w:lineRule="exact"/>
        <w:rPr>
          <w:szCs w:val="21"/>
        </w:rPr>
      </w:pPr>
      <w:r w:rsidRPr="00AA4CB5">
        <w:rPr>
          <w:rFonts w:hint="eastAsia"/>
          <w:szCs w:val="21"/>
        </w:rPr>
        <w:t>1</w:t>
      </w:r>
      <w:r w:rsidRPr="00AA4CB5">
        <w:rPr>
          <w:rFonts w:hint="eastAsia"/>
          <w:szCs w:val="21"/>
        </w:rPr>
        <w:t>、（</w:t>
      </w:r>
      <w:r w:rsidRPr="00AA4CB5">
        <w:rPr>
          <w:rFonts w:hint="eastAsia"/>
          <w:szCs w:val="21"/>
        </w:rPr>
        <w:t xml:space="preserve">  </w:t>
      </w:r>
      <w:r w:rsidRPr="00AA4CB5">
        <w:rPr>
          <w:rFonts w:hint="eastAsia"/>
          <w:szCs w:val="21"/>
        </w:rPr>
        <w:t>）</w:t>
      </w:r>
      <w:r w:rsidRPr="00AA4CB5">
        <w:rPr>
          <w:rFonts w:hint="eastAsia"/>
          <w:szCs w:val="21"/>
        </w:rPr>
        <w:t>A</w:t>
      </w:r>
      <w:r w:rsidRPr="00AA4CB5">
        <w:rPr>
          <w:rFonts w:hint="eastAsia"/>
          <w:szCs w:val="21"/>
        </w:rPr>
        <w:t>、</w:t>
      </w:r>
      <w:r w:rsidRPr="00AA4CB5">
        <w:rPr>
          <w:szCs w:val="21"/>
        </w:rPr>
        <w:t xml:space="preserve">tall   </w:t>
      </w:r>
      <w:r w:rsidRPr="00AA4CB5">
        <w:rPr>
          <w:rFonts w:hint="eastAsia"/>
          <w:szCs w:val="21"/>
        </w:rPr>
        <w:t>B</w:t>
      </w:r>
      <w:r w:rsidRPr="00AA4CB5">
        <w:rPr>
          <w:rFonts w:hint="eastAsia"/>
          <w:szCs w:val="21"/>
        </w:rPr>
        <w:t>、</w:t>
      </w:r>
      <w:r w:rsidRPr="00AA4CB5">
        <w:rPr>
          <w:szCs w:val="21"/>
        </w:rPr>
        <w:t xml:space="preserve">long  </w:t>
      </w:r>
      <w:r w:rsidRPr="00AA4CB5">
        <w:rPr>
          <w:rFonts w:hint="eastAsia"/>
          <w:szCs w:val="21"/>
        </w:rPr>
        <w:t>C</w:t>
      </w:r>
      <w:r w:rsidRPr="00AA4CB5">
        <w:rPr>
          <w:rFonts w:hint="eastAsia"/>
          <w:szCs w:val="21"/>
        </w:rPr>
        <w:t>、</w:t>
      </w:r>
      <w:r w:rsidRPr="00AA4CB5">
        <w:rPr>
          <w:szCs w:val="21"/>
        </w:rPr>
        <w:t>pear</w:t>
      </w:r>
      <w:r w:rsidR="00B2238E">
        <w:rPr>
          <w:rFonts w:hint="eastAsia"/>
          <w:szCs w:val="21"/>
        </w:rPr>
        <w:t xml:space="preserve">   </w:t>
      </w:r>
      <w:r w:rsidR="00B2238E" w:rsidRPr="00AA4CB5">
        <w:rPr>
          <w:rFonts w:hint="eastAsia"/>
          <w:szCs w:val="21"/>
        </w:rPr>
        <w:t>2</w:t>
      </w:r>
      <w:r w:rsidR="00B2238E" w:rsidRPr="00AA4CB5">
        <w:rPr>
          <w:rFonts w:hint="eastAsia"/>
          <w:szCs w:val="21"/>
        </w:rPr>
        <w:t>、（</w:t>
      </w:r>
      <w:r w:rsidR="00B2238E" w:rsidRPr="00AA4CB5">
        <w:rPr>
          <w:rFonts w:hint="eastAsia"/>
          <w:szCs w:val="21"/>
        </w:rPr>
        <w:t xml:space="preserve">  </w:t>
      </w:r>
      <w:r w:rsidR="00B2238E" w:rsidRPr="00AA4CB5">
        <w:rPr>
          <w:rFonts w:hint="eastAsia"/>
          <w:szCs w:val="21"/>
        </w:rPr>
        <w:t>）</w:t>
      </w:r>
      <w:r w:rsidR="00B2238E" w:rsidRPr="00AA4CB5">
        <w:rPr>
          <w:rFonts w:hint="eastAsia"/>
          <w:szCs w:val="21"/>
        </w:rPr>
        <w:t>A</w:t>
      </w:r>
      <w:r w:rsidR="00B2238E" w:rsidRPr="00AA4CB5">
        <w:rPr>
          <w:rFonts w:hint="eastAsia"/>
          <w:szCs w:val="21"/>
        </w:rPr>
        <w:t>、</w:t>
      </w:r>
      <w:r w:rsidR="00B2238E" w:rsidRPr="00AA4CB5">
        <w:rPr>
          <w:szCs w:val="21"/>
        </w:rPr>
        <w:t xml:space="preserve">he    </w:t>
      </w:r>
      <w:r w:rsidR="00B2238E" w:rsidRPr="00AA4CB5">
        <w:rPr>
          <w:rFonts w:hint="eastAsia"/>
          <w:szCs w:val="21"/>
        </w:rPr>
        <w:t>B</w:t>
      </w:r>
      <w:r w:rsidR="00B2238E" w:rsidRPr="00AA4CB5">
        <w:rPr>
          <w:rFonts w:hint="eastAsia"/>
          <w:szCs w:val="21"/>
        </w:rPr>
        <w:t>、</w:t>
      </w:r>
      <w:r w:rsidR="00B2238E" w:rsidRPr="00AA4CB5">
        <w:rPr>
          <w:szCs w:val="21"/>
        </w:rPr>
        <w:t xml:space="preserve">she   </w:t>
      </w:r>
      <w:r w:rsidR="00B2238E" w:rsidRPr="00AA4CB5">
        <w:rPr>
          <w:rFonts w:hint="eastAsia"/>
          <w:szCs w:val="21"/>
        </w:rPr>
        <w:t>C</w:t>
      </w:r>
      <w:r w:rsidR="00B2238E" w:rsidRPr="00AA4CB5">
        <w:rPr>
          <w:rFonts w:hint="eastAsia"/>
          <w:szCs w:val="21"/>
        </w:rPr>
        <w:t>、</w:t>
      </w:r>
      <w:r w:rsidR="00B2238E" w:rsidRPr="00AA4CB5">
        <w:rPr>
          <w:szCs w:val="21"/>
        </w:rPr>
        <w:t>fruit</w:t>
      </w:r>
    </w:p>
    <w:p w:rsidR="00B2238E" w:rsidRPr="00AA4CB5" w:rsidRDefault="00AA4CB5" w:rsidP="00B2238E">
      <w:pPr>
        <w:spacing w:line="280" w:lineRule="exact"/>
        <w:rPr>
          <w:szCs w:val="21"/>
        </w:rPr>
      </w:pPr>
      <w:r w:rsidRPr="00AA4CB5">
        <w:rPr>
          <w:rFonts w:hint="eastAsia"/>
          <w:szCs w:val="21"/>
        </w:rPr>
        <w:t>3</w:t>
      </w:r>
      <w:r w:rsidRPr="00AA4CB5">
        <w:rPr>
          <w:rFonts w:hint="eastAsia"/>
          <w:szCs w:val="21"/>
        </w:rPr>
        <w:t>、（</w:t>
      </w:r>
      <w:r w:rsidRPr="00AA4CB5">
        <w:rPr>
          <w:rFonts w:hint="eastAsia"/>
          <w:szCs w:val="21"/>
        </w:rPr>
        <w:t xml:space="preserve">  </w:t>
      </w:r>
      <w:r w:rsidRPr="00AA4CB5">
        <w:rPr>
          <w:rFonts w:hint="eastAsia"/>
          <w:szCs w:val="21"/>
        </w:rPr>
        <w:t>）</w:t>
      </w:r>
      <w:r w:rsidRPr="00AA4CB5">
        <w:rPr>
          <w:rFonts w:hint="eastAsia"/>
          <w:szCs w:val="21"/>
        </w:rPr>
        <w:t>A</w:t>
      </w:r>
      <w:r w:rsidRPr="00AA4CB5">
        <w:rPr>
          <w:rFonts w:hint="eastAsia"/>
          <w:szCs w:val="21"/>
        </w:rPr>
        <w:t>、</w:t>
      </w:r>
      <w:r w:rsidRPr="00AA4CB5">
        <w:rPr>
          <w:szCs w:val="21"/>
        </w:rPr>
        <w:t xml:space="preserve">apple  </w:t>
      </w:r>
      <w:r w:rsidRPr="00AA4CB5">
        <w:rPr>
          <w:rFonts w:hint="eastAsia"/>
          <w:szCs w:val="21"/>
        </w:rPr>
        <w:t>B</w:t>
      </w:r>
      <w:r w:rsidRPr="00AA4CB5">
        <w:rPr>
          <w:rFonts w:hint="eastAsia"/>
          <w:szCs w:val="21"/>
        </w:rPr>
        <w:t>、</w:t>
      </w:r>
      <w:r w:rsidRPr="00AA4CB5">
        <w:rPr>
          <w:szCs w:val="21"/>
        </w:rPr>
        <w:t xml:space="preserve">orange  </w:t>
      </w:r>
      <w:r w:rsidRPr="00AA4CB5">
        <w:rPr>
          <w:rFonts w:hint="eastAsia"/>
          <w:szCs w:val="21"/>
        </w:rPr>
        <w:t>C</w:t>
      </w:r>
      <w:r w:rsidRPr="00AA4CB5">
        <w:rPr>
          <w:rFonts w:hint="eastAsia"/>
          <w:szCs w:val="21"/>
        </w:rPr>
        <w:t>、</w:t>
      </w:r>
      <w:r w:rsidRPr="00AA4CB5">
        <w:rPr>
          <w:szCs w:val="21"/>
        </w:rPr>
        <w:t>map</w:t>
      </w:r>
      <w:r w:rsidR="00B2238E">
        <w:rPr>
          <w:rFonts w:hint="eastAsia"/>
          <w:szCs w:val="21"/>
        </w:rPr>
        <w:t xml:space="preserve">   </w:t>
      </w:r>
      <w:r w:rsidR="00B2238E" w:rsidRPr="00AA4CB5">
        <w:rPr>
          <w:rFonts w:hint="eastAsia"/>
          <w:szCs w:val="21"/>
        </w:rPr>
        <w:t>4</w:t>
      </w:r>
      <w:r w:rsidR="00B2238E" w:rsidRPr="00AA4CB5">
        <w:rPr>
          <w:rFonts w:hint="eastAsia"/>
          <w:szCs w:val="21"/>
        </w:rPr>
        <w:t>、（</w:t>
      </w:r>
      <w:r w:rsidR="00B2238E" w:rsidRPr="00AA4CB5">
        <w:rPr>
          <w:rFonts w:hint="eastAsia"/>
          <w:szCs w:val="21"/>
        </w:rPr>
        <w:t xml:space="preserve">  </w:t>
      </w:r>
      <w:r w:rsidR="00B2238E" w:rsidRPr="00AA4CB5">
        <w:rPr>
          <w:rFonts w:hint="eastAsia"/>
          <w:szCs w:val="21"/>
        </w:rPr>
        <w:t>）</w:t>
      </w:r>
      <w:r w:rsidR="00B2238E" w:rsidRPr="00AA4CB5">
        <w:rPr>
          <w:rFonts w:hint="eastAsia"/>
          <w:szCs w:val="21"/>
        </w:rPr>
        <w:t>A</w:t>
      </w:r>
      <w:r w:rsidR="00B2238E" w:rsidRPr="00AA4CB5">
        <w:rPr>
          <w:rFonts w:hint="eastAsia"/>
          <w:szCs w:val="21"/>
        </w:rPr>
        <w:t>、</w:t>
      </w:r>
      <w:r w:rsidR="00B2238E" w:rsidRPr="00AA4CB5">
        <w:rPr>
          <w:szCs w:val="21"/>
        </w:rPr>
        <w:t xml:space="preserve">banana  </w:t>
      </w:r>
      <w:r w:rsidR="00B2238E" w:rsidRPr="00AA4CB5">
        <w:rPr>
          <w:rFonts w:hint="eastAsia"/>
          <w:szCs w:val="21"/>
        </w:rPr>
        <w:t>B</w:t>
      </w:r>
      <w:r w:rsidR="00B2238E" w:rsidRPr="00AA4CB5">
        <w:rPr>
          <w:rFonts w:hint="eastAsia"/>
          <w:szCs w:val="21"/>
        </w:rPr>
        <w:t>、</w:t>
      </w:r>
      <w:r w:rsidR="00B2238E" w:rsidRPr="00AA4CB5">
        <w:rPr>
          <w:szCs w:val="21"/>
        </w:rPr>
        <w:t xml:space="preserve">short  </w:t>
      </w:r>
      <w:r w:rsidR="00B2238E" w:rsidRPr="00AA4CB5">
        <w:rPr>
          <w:rFonts w:hint="eastAsia"/>
          <w:szCs w:val="21"/>
        </w:rPr>
        <w:t>C</w:t>
      </w:r>
      <w:r w:rsidR="00B2238E" w:rsidRPr="00AA4CB5">
        <w:rPr>
          <w:rFonts w:hint="eastAsia"/>
          <w:szCs w:val="21"/>
        </w:rPr>
        <w:t>、</w:t>
      </w:r>
      <w:r w:rsidR="00B2238E" w:rsidRPr="00AA4CB5">
        <w:rPr>
          <w:szCs w:val="21"/>
        </w:rPr>
        <w:t>strawberry</w:t>
      </w:r>
    </w:p>
    <w:p w:rsidR="00AA4CB5" w:rsidRPr="00AA4CB5" w:rsidRDefault="00AA4CB5" w:rsidP="00AA4CB5">
      <w:pPr>
        <w:spacing w:line="280" w:lineRule="exact"/>
        <w:rPr>
          <w:szCs w:val="21"/>
        </w:rPr>
      </w:pPr>
      <w:r w:rsidRPr="00AA4CB5">
        <w:rPr>
          <w:rFonts w:hint="eastAsia"/>
          <w:szCs w:val="21"/>
        </w:rPr>
        <w:t>5</w:t>
      </w:r>
      <w:r w:rsidRPr="00AA4CB5">
        <w:rPr>
          <w:rFonts w:hint="eastAsia"/>
          <w:szCs w:val="21"/>
        </w:rPr>
        <w:t>、（</w:t>
      </w:r>
      <w:r w:rsidRPr="00AA4CB5">
        <w:rPr>
          <w:rFonts w:hint="eastAsia"/>
          <w:szCs w:val="21"/>
        </w:rPr>
        <w:t xml:space="preserve">  </w:t>
      </w:r>
      <w:r w:rsidRPr="00AA4CB5">
        <w:rPr>
          <w:rFonts w:hint="eastAsia"/>
          <w:szCs w:val="21"/>
        </w:rPr>
        <w:t>）</w:t>
      </w:r>
      <w:r w:rsidRPr="00AA4CB5">
        <w:rPr>
          <w:rFonts w:hint="eastAsia"/>
          <w:szCs w:val="21"/>
        </w:rPr>
        <w:t>A</w:t>
      </w:r>
      <w:r w:rsidRPr="00AA4CB5">
        <w:rPr>
          <w:rFonts w:hint="eastAsia"/>
          <w:szCs w:val="21"/>
        </w:rPr>
        <w:t>、</w:t>
      </w:r>
      <w:r w:rsidRPr="00AA4CB5">
        <w:rPr>
          <w:szCs w:val="21"/>
        </w:rPr>
        <w:t xml:space="preserve">watermelon  </w:t>
      </w:r>
      <w:r w:rsidRPr="00AA4CB5">
        <w:rPr>
          <w:rFonts w:hint="eastAsia"/>
          <w:szCs w:val="21"/>
        </w:rPr>
        <w:t>B</w:t>
      </w:r>
      <w:r w:rsidRPr="00AA4CB5">
        <w:rPr>
          <w:rFonts w:hint="eastAsia"/>
          <w:szCs w:val="21"/>
        </w:rPr>
        <w:t>、</w:t>
      </w:r>
      <w:r w:rsidRPr="00AA4CB5">
        <w:rPr>
          <w:szCs w:val="21"/>
        </w:rPr>
        <w:t xml:space="preserve">boat  </w:t>
      </w:r>
      <w:r w:rsidRPr="00AA4CB5">
        <w:rPr>
          <w:rFonts w:hint="eastAsia"/>
          <w:szCs w:val="21"/>
        </w:rPr>
        <w:t>C</w:t>
      </w:r>
      <w:r w:rsidRPr="00AA4CB5">
        <w:rPr>
          <w:rFonts w:hint="eastAsia"/>
          <w:szCs w:val="21"/>
        </w:rPr>
        <w:t>、</w:t>
      </w:r>
      <w:r w:rsidRPr="00AA4CB5">
        <w:rPr>
          <w:szCs w:val="21"/>
        </w:rPr>
        <w:t>ball</w:t>
      </w:r>
      <w:r w:rsidR="00B2238E">
        <w:rPr>
          <w:rFonts w:hint="eastAsia"/>
          <w:szCs w:val="21"/>
        </w:rPr>
        <w:t xml:space="preserve">  </w:t>
      </w:r>
      <w:r w:rsidR="00B2238E" w:rsidRPr="00AA4CB5">
        <w:rPr>
          <w:rFonts w:hint="eastAsia"/>
          <w:szCs w:val="21"/>
        </w:rPr>
        <w:t>6</w:t>
      </w:r>
      <w:r w:rsidR="00B2238E" w:rsidRPr="00AA4CB5">
        <w:rPr>
          <w:rFonts w:hint="eastAsia"/>
          <w:szCs w:val="21"/>
        </w:rPr>
        <w:t>、（</w:t>
      </w:r>
      <w:r w:rsidR="00B2238E" w:rsidRPr="00AA4CB5">
        <w:rPr>
          <w:rFonts w:hint="eastAsia"/>
          <w:szCs w:val="21"/>
        </w:rPr>
        <w:t xml:space="preserve">  </w:t>
      </w:r>
      <w:r w:rsidR="00B2238E" w:rsidRPr="00AA4CB5">
        <w:rPr>
          <w:rFonts w:hint="eastAsia"/>
          <w:szCs w:val="21"/>
        </w:rPr>
        <w:t>）</w:t>
      </w:r>
      <w:r w:rsidR="00B2238E" w:rsidRPr="00AA4CB5">
        <w:rPr>
          <w:rFonts w:hint="eastAsia"/>
          <w:szCs w:val="21"/>
        </w:rPr>
        <w:t>A</w:t>
      </w:r>
      <w:r w:rsidR="00B2238E" w:rsidRPr="00AA4CB5">
        <w:rPr>
          <w:rFonts w:hint="eastAsia"/>
          <w:szCs w:val="21"/>
        </w:rPr>
        <w:t>、</w:t>
      </w:r>
      <w:r w:rsidR="00B2238E" w:rsidRPr="00AA4CB5">
        <w:rPr>
          <w:szCs w:val="21"/>
        </w:rPr>
        <w:t>father  B</w:t>
      </w:r>
      <w:r w:rsidR="00B2238E" w:rsidRPr="00AA4CB5">
        <w:rPr>
          <w:rFonts w:hint="eastAsia"/>
          <w:szCs w:val="21"/>
        </w:rPr>
        <w:t>、</w:t>
      </w:r>
      <w:r w:rsidR="00B2238E" w:rsidRPr="00AA4CB5">
        <w:rPr>
          <w:szCs w:val="21"/>
        </w:rPr>
        <w:t xml:space="preserve">car   </w:t>
      </w:r>
      <w:r w:rsidR="00B2238E" w:rsidRPr="00AA4CB5">
        <w:rPr>
          <w:rFonts w:hint="eastAsia"/>
          <w:szCs w:val="21"/>
        </w:rPr>
        <w:t>C</w:t>
      </w:r>
      <w:r w:rsidR="00B2238E" w:rsidRPr="00AA4CB5">
        <w:rPr>
          <w:rFonts w:hint="eastAsia"/>
          <w:szCs w:val="21"/>
        </w:rPr>
        <w:t>、</w:t>
      </w:r>
      <w:r w:rsidR="00B2238E" w:rsidRPr="00AA4CB5">
        <w:rPr>
          <w:szCs w:val="21"/>
        </w:rPr>
        <w:t>mum</w:t>
      </w:r>
    </w:p>
    <w:p w:rsidR="00AA4CB5" w:rsidRPr="00AA4CB5" w:rsidRDefault="00B2238E" w:rsidP="00AA4CB5">
      <w:pPr>
        <w:spacing w:line="280" w:lineRule="exact"/>
        <w:rPr>
          <w:rFonts w:hint="eastAsia"/>
          <w:szCs w:val="21"/>
        </w:rPr>
      </w:pPr>
      <w:r w:rsidRPr="00AA4CB5">
        <w:rPr>
          <w:rFonts w:hint="eastAsia"/>
          <w:szCs w:val="21"/>
        </w:rPr>
        <w:t>七</w:t>
      </w:r>
      <w:r w:rsidR="00AA4CB5" w:rsidRPr="00AA4CB5">
        <w:rPr>
          <w:rFonts w:hint="eastAsia"/>
          <w:szCs w:val="21"/>
        </w:rPr>
        <w:t>、翻译连线</w:t>
      </w:r>
    </w:p>
    <w:p w:rsidR="00AA4CB5" w:rsidRPr="00AA4CB5" w:rsidRDefault="00AA4CB5" w:rsidP="00AA4CB5">
      <w:pPr>
        <w:spacing w:line="280" w:lineRule="exact"/>
        <w:rPr>
          <w:rFonts w:hint="eastAsia"/>
          <w:szCs w:val="21"/>
        </w:rPr>
      </w:pPr>
      <w:r w:rsidRPr="00AA4CB5">
        <w:rPr>
          <w:rFonts w:hint="eastAsia"/>
          <w:szCs w:val="21"/>
        </w:rPr>
        <w:t>1</w:t>
      </w:r>
      <w:r w:rsidRPr="00AA4CB5">
        <w:rPr>
          <w:rFonts w:hint="eastAsia"/>
          <w:szCs w:val="21"/>
        </w:rPr>
        <w:t>、</w:t>
      </w:r>
      <w:r w:rsidRPr="00AA4CB5">
        <w:rPr>
          <w:rFonts w:hint="eastAsia"/>
          <w:szCs w:val="21"/>
        </w:rPr>
        <w:t>H</w:t>
      </w:r>
      <w:r w:rsidRPr="00AA4CB5">
        <w:rPr>
          <w:szCs w:val="21"/>
        </w:rPr>
        <w:t xml:space="preserve">oney,let’s buy some fruit.   </w:t>
      </w:r>
      <w:r w:rsidRPr="00AA4CB5">
        <w:rPr>
          <w:rFonts w:hint="eastAsia"/>
          <w:szCs w:val="21"/>
        </w:rPr>
        <w:t xml:space="preserve">   </w:t>
      </w:r>
      <w:r w:rsidRPr="00AA4CB5">
        <w:rPr>
          <w:szCs w:val="21"/>
        </w:rPr>
        <w:t xml:space="preserve">  A</w:t>
      </w:r>
      <w:r w:rsidRPr="00AA4CB5">
        <w:rPr>
          <w:rFonts w:hint="eastAsia"/>
          <w:szCs w:val="21"/>
        </w:rPr>
        <w:t>我也不喜欢。</w:t>
      </w:r>
    </w:p>
    <w:p w:rsidR="00AA4CB5" w:rsidRPr="00AA4CB5" w:rsidRDefault="00AA4CB5" w:rsidP="00AA4CB5">
      <w:pPr>
        <w:spacing w:line="280" w:lineRule="exact"/>
        <w:rPr>
          <w:rFonts w:hint="eastAsia"/>
          <w:szCs w:val="21"/>
        </w:rPr>
      </w:pPr>
      <w:r w:rsidRPr="00AA4CB5">
        <w:rPr>
          <w:szCs w:val="21"/>
        </w:rPr>
        <w:t>2</w:t>
      </w:r>
      <w:r w:rsidRPr="00AA4CB5">
        <w:rPr>
          <w:rFonts w:hint="eastAsia"/>
          <w:szCs w:val="21"/>
        </w:rPr>
        <w:t>、</w:t>
      </w:r>
      <w:r w:rsidRPr="00AA4CB5">
        <w:rPr>
          <w:szCs w:val="21"/>
        </w:rPr>
        <w:t>Do you like oranges?</w:t>
      </w:r>
      <w:r w:rsidRPr="00AA4CB5">
        <w:rPr>
          <w:rFonts w:hint="eastAsia"/>
          <w:szCs w:val="21"/>
        </w:rPr>
        <w:t xml:space="preserve">           </w:t>
      </w:r>
      <w:r w:rsidRPr="00AA4CB5">
        <w:rPr>
          <w:szCs w:val="21"/>
        </w:rPr>
        <w:t xml:space="preserve">  </w:t>
      </w:r>
      <w:r w:rsidRPr="00AA4CB5">
        <w:rPr>
          <w:rFonts w:hint="eastAsia"/>
          <w:szCs w:val="21"/>
        </w:rPr>
        <w:t>B</w:t>
      </w:r>
      <w:r w:rsidRPr="00AA4CB5">
        <w:rPr>
          <w:rFonts w:hint="eastAsia"/>
          <w:szCs w:val="21"/>
        </w:rPr>
        <w:t>对不起，我不喜欢葡萄</w:t>
      </w:r>
    </w:p>
    <w:p w:rsidR="00AA4CB5" w:rsidRPr="00AA4CB5" w:rsidRDefault="00AA4CB5" w:rsidP="00AA4CB5">
      <w:pPr>
        <w:spacing w:line="280" w:lineRule="exact"/>
        <w:rPr>
          <w:rFonts w:hint="eastAsia"/>
          <w:szCs w:val="21"/>
        </w:rPr>
      </w:pPr>
      <w:r w:rsidRPr="00AA4CB5">
        <w:rPr>
          <w:szCs w:val="21"/>
        </w:rPr>
        <w:t>3</w:t>
      </w:r>
      <w:r w:rsidRPr="00AA4CB5">
        <w:rPr>
          <w:rFonts w:hint="eastAsia"/>
          <w:szCs w:val="21"/>
        </w:rPr>
        <w:t>、</w:t>
      </w:r>
      <w:r w:rsidRPr="00AA4CB5">
        <w:rPr>
          <w:szCs w:val="21"/>
        </w:rPr>
        <w:t>Yes ,I do.</w:t>
      </w:r>
      <w:r w:rsidRPr="00AA4CB5">
        <w:rPr>
          <w:rFonts w:hint="eastAsia"/>
          <w:szCs w:val="21"/>
        </w:rPr>
        <w:t xml:space="preserve">                     </w:t>
      </w:r>
      <w:r w:rsidRPr="00AA4CB5">
        <w:rPr>
          <w:szCs w:val="21"/>
        </w:rPr>
        <w:t xml:space="preserve"> </w:t>
      </w:r>
      <w:r w:rsidRPr="00AA4CB5">
        <w:rPr>
          <w:rFonts w:hint="eastAsia"/>
          <w:szCs w:val="21"/>
        </w:rPr>
        <w:t>C</w:t>
      </w:r>
      <w:r w:rsidRPr="00AA4CB5">
        <w:rPr>
          <w:rFonts w:hint="eastAsia"/>
          <w:szCs w:val="21"/>
        </w:rPr>
        <w:t>宝贝，我们买点水果吧</w:t>
      </w:r>
      <w:r w:rsidRPr="00AA4CB5">
        <w:rPr>
          <w:rFonts w:hint="eastAsia"/>
          <w:szCs w:val="21"/>
        </w:rPr>
        <w:t xml:space="preserve">     </w:t>
      </w:r>
    </w:p>
    <w:p w:rsidR="00AA4CB5" w:rsidRPr="00AA4CB5" w:rsidRDefault="00AA4CB5" w:rsidP="00AA4CB5">
      <w:pPr>
        <w:spacing w:line="280" w:lineRule="exact"/>
        <w:rPr>
          <w:rFonts w:hint="eastAsia"/>
          <w:szCs w:val="21"/>
        </w:rPr>
      </w:pPr>
      <w:r w:rsidRPr="00AA4CB5">
        <w:rPr>
          <w:szCs w:val="21"/>
        </w:rPr>
        <w:t>4</w:t>
      </w:r>
      <w:r w:rsidRPr="00AA4CB5">
        <w:rPr>
          <w:rFonts w:hint="eastAsia"/>
          <w:szCs w:val="21"/>
        </w:rPr>
        <w:t>、</w:t>
      </w:r>
      <w:r w:rsidRPr="00AA4CB5">
        <w:rPr>
          <w:szCs w:val="21"/>
        </w:rPr>
        <w:t>sorry,I don’t like grapes.</w:t>
      </w:r>
      <w:r w:rsidRPr="00AA4CB5">
        <w:rPr>
          <w:rFonts w:hint="eastAsia"/>
          <w:szCs w:val="21"/>
        </w:rPr>
        <w:t xml:space="preserve">         </w:t>
      </w:r>
      <w:r w:rsidRPr="00AA4CB5">
        <w:rPr>
          <w:szCs w:val="21"/>
        </w:rPr>
        <w:t xml:space="preserve"> </w:t>
      </w:r>
      <w:r w:rsidRPr="00AA4CB5">
        <w:rPr>
          <w:rFonts w:hint="eastAsia"/>
          <w:szCs w:val="21"/>
        </w:rPr>
        <w:t>D</w:t>
      </w:r>
      <w:r w:rsidRPr="00AA4CB5">
        <w:rPr>
          <w:rFonts w:hint="eastAsia"/>
          <w:szCs w:val="21"/>
        </w:rPr>
        <w:t>你喜欢橙子吗</w:t>
      </w:r>
    </w:p>
    <w:p w:rsidR="00AA4CB5" w:rsidRPr="00AA4CB5" w:rsidRDefault="00AA4CB5" w:rsidP="00AA4CB5">
      <w:pPr>
        <w:spacing w:line="280" w:lineRule="exact"/>
        <w:rPr>
          <w:rFonts w:hint="eastAsia"/>
          <w:szCs w:val="21"/>
        </w:rPr>
      </w:pPr>
      <w:r w:rsidRPr="00AA4CB5">
        <w:rPr>
          <w:szCs w:val="21"/>
        </w:rPr>
        <w:t>5</w:t>
      </w:r>
      <w:r w:rsidRPr="00AA4CB5">
        <w:rPr>
          <w:rFonts w:hint="eastAsia"/>
          <w:szCs w:val="21"/>
        </w:rPr>
        <w:t>、</w:t>
      </w:r>
      <w:r w:rsidRPr="00AA4CB5">
        <w:rPr>
          <w:szCs w:val="21"/>
        </w:rPr>
        <w:t>Me,neither.</w:t>
      </w:r>
      <w:r w:rsidRPr="00AA4CB5">
        <w:rPr>
          <w:rFonts w:hint="eastAsia"/>
          <w:szCs w:val="21"/>
        </w:rPr>
        <w:t xml:space="preserve">                   </w:t>
      </w:r>
      <w:r w:rsidRPr="00AA4CB5">
        <w:rPr>
          <w:szCs w:val="21"/>
        </w:rPr>
        <w:t xml:space="preserve">  </w:t>
      </w:r>
      <w:r w:rsidRPr="00AA4CB5">
        <w:rPr>
          <w:rFonts w:hint="eastAsia"/>
          <w:szCs w:val="21"/>
        </w:rPr>
        <w:t>E</w:t>
      </w:r>
      <w:r w:rsidRPr="00AA4CB5">
        <w:rPr>
          <w:rFonts w:hint="eastAsia"/>
          <w:szCs w:val="21"/>
        </w:rPr>
        <w:t>能给我吃一些草莓吗？</w:t>
      </w:r>
    </w:p>
    <w:p w:rsidR="00AA4CB5" w:rsidRPr="00AA4CB5" w:rsidRDefault="00AA4CB5" w:rsidP="00AA4CB5">
      <w:pPr>
        <w:spacing w:line="280" w:lineRule="exact"/>
        <w:rPr>
          <w:rFonts w:hint="eastAsia"/>
          <w:szCs w:val="21"/>
        </w:rPr>
      </w:pPr>
      <w:r w:rsidRPr="00AA4CB5">
        <w:rPr>
          <w:szCs w:val="21"/>
        </w:rPr>
        <w:t>6</w:t>
      </w:r>
      <w:r w:rsidRPr="00AA4CB5">
        <w:rPr>
          <w:rFonts w:hint="eastAsia"/>
          <w:szCs w:val="21"/>
        </w:rPr>
        <w:t>、</w:t>
      </w:r>
      <w:r w:rsidRPr="00AA4CB5">
        <w:rPr>
          <w:szCs w:val="21"/>
        </w:rPr>
        <w:t xml:space="preserve">Can I have some strawberries?   </w:t>
      </w:r>
      <w:r w:rsidRPr="00AA4CB5">
        <w:rPr>
          <w:rFonts w:hint="eastAsia"/>
          <w:szCs w:val="21"/>
        </w:rPr>
        <w:t xml:space="preserve">  </w:t>
      </w:r>
      <w:r w:rsidRPr="00AA4CB5">
        <w:rPr>
          <w:szCs w:val="21"/>
        </w:rPr>
        <w:t>F</w:t>
      </w:r>
      <w:r w:rsidRPr="00AA4CB5">
        <w:rPr>
          <w:rFonts w:hint="eastAsia"/>
          <w:szCs w:val="21"/>
        </w:rPr>
        <w:t>是的，我喜欢</w:t>
      </w:r>
    </w:p>
    <w:p w:rsidR="00AA4CB5" w:rsidRDefault="00B2238E" w:rsidP="00AA4CB5">
      <w:pPr>
        <w:spacing w:line="280" w:lineRule="exact"/>
        <w:rPr>
          <w:rFonts w:hint="eastAsia"/>
          <w:szCs w:val="21"/>
        </w:rPr>
      </w:pPr>
      <w:r w:rsidRPr="00AA4CB5">
        <w:rPr>
          <w:rFonts w:hint="eastAsia"/>
          <w:szCs w:val="21"/>
        </w:rPr>
        <w:t>八</w:t>
      </w:r>
      <w:r>
        <w:rPr>
          <w:rFonts w:hint="eastAsia"/>
          <w:szCs w:val="21"/>
        </w:rPr>
        <w:t>、选择每组中不同类的单词，将其序号填在括号里</w:t>
      </w:r>
    </w:p>
    <w:p w:rsidR="00B2238E" w:rsidRDefault="00B2238E" w:rsidP="00AA4CB5">
      <w:pPr>
        <w:spacing w:line="280" w:lineRule="exact"/>
        <w:rPr>
          <w:rFonts w:hint="eastAsia"/>
          <w:szCs w:val="21"/>
        </w:rPr>
      </w:pPr>
      <w:r>
        <w:rPr>
          <w:rFonts w:hint="eastAsia"/>
          <w:szCs w:val="21"/>
        </w:rPr>
        <w:t xml:space="preserve"> (   )1.A.bread  B.apple  C.pear       (   )2.A.yes  B.no  C sorry</w:t>
      </w:r>
    </w:p>
    <w:p w:rsidR="009240E3" w:rsidRPr="00B2238E" w:rsidRDefault="00B2238E" w:rsidP="00AA4CB5">
      <w:pPr>
        <w:spacing w:line="280" w:lineRule="exact"/>
        <w:rPr>
          <w:rFonts w:hint="eastAsia"/>
          <w:szCs w:val="21"/>
        </w:rPr>
      </w:pPr>
      <w:r>
        <w:rPr>
          <w:rFonts w:hint="eastAsia"/>
          <w:szCs w:val="21"/>
        </w:rPr>
        <w:t xml:space="preserve"> (   )3. A.hot dog  B chicken  C.neither  (   )4.A.strawberry B.friut C.orange</w:t>
      </w:r>
    </w:p>
    <w:p w:rsidR="00AA4CB5" w:rsidRDefault="00B2238E" w:rsidP="00B2238E">
      <w:pPr>
        <w:spacing w:line="280" w:lineRule="exact"/>
        <w:ind w:firstLineChars="50" w:firstLine="105"/>
        <w:rPr>
          <w:rFonts w:hint="eastAsia"/>
          <w:szCs w:val="21"/>
        </w:rPr>
      </w:pPr>
      <w:r>
        <w:rPr>
          <w:rFonts w:hint="eastAsia"/>
          <w:szCs w:val="21"/>
        </w:rPr>
        <w:t>(   )5.A.like B.have C .grapes</w:t>
      </w:r>
    </w:p>
    <w:p w:rsidR="00DE783F" w:rsidRDefault="00DE783F" w:rsidP="00B2238E">
      <w:pPr>
        <w:spacing w:line="280" w:lineRule="exact"/>
        <w:ind w:firstLineChars="50" w:firstLine="105"/>
        <w:rPr>
          <w:rFonts w:hint="eastAsia"/>
          <w:szCs w:val="21"/>
        </w:rPr>
      </w:pPr>
      <w:r>
        <w:rPr>
          <w:rFonts w:hint="eastAsia"/>
          <w:szCs w:val="21"/>
        </w:rPr>
        <w:t>九、我是小小翻译家。</w:t>
      </w:r>
    </w:p>
    <w:p w:rsidR="00DE783F" w:rsidRDefault="00DE783F" w:rsidP="00B2238E">
      <w:pPr>
        <w:spacing w:line="280" w:lineRule="exact"/>
        <w:ind w:firstLineChars="50" w:firstLine="105"/>
        <w:rPr>
          <w:rFonts w:hint="eastAsia"/>
          <w:szCs w:val="21"/>
        </w:rPr>
      </w:pPr>
      <w:r>
        <w:rPr>
          <w:rFonts w:hint="eastAsia"/>
          <w:szCs w:val="21"/>
        </w:rPr>
        <w:t>（</w:t>
      </w:r>
      <w:r>
        <w:rPr>
          <w:rFonts w:hint="eastAsia"/>
          <w:szCs w:val="21"/>
        </w:rPr>
        <w:t xml:space="preserve">    </w:t>
      </w:r>
      <w:r>
        <w:rPr>
          <w:rFonts w:hint="eastAsia"/>
          <w:szCs w:val="21"/>
        </w:rPr>
        <w:t>）</w:t>
      </w:r>
      <w:r>
        <w:rPr>
          <w:rFonts w:hint="eastAsia"/>
          <w:szCs w:val="21"/>
        </w:rPr>
        <w:t>1.Do you like strawberries?  A.</w:t>
      </w:r>
      <w:r>
        <w:rPr>
          <w:rFonts w:hint="eastAsia"/>
          <w:szCs w:val="21"/>
        </w:rPr>
        <w:t>你喜欢草莓吗？</w:t>
      </w:r>
      <w:r>
        <w:rPr>
          <w:rFonts w:hint="eastAsia"/>
          <w:szCs w:val="21"/>
        </w:rPr>
        <w:t xml:space="preserve"> B.</w:t>
      </w:r>
      <w:r>
        <w:rPr>
          <w:rFonts w:hint="eastAsia"/>
          <w:szCs w:val="21"/>
        </w:rPr>
        <w:t>你想吃点草莓吗？</w:t>
      </w:r>
    </w:p>
    <w:p w:rsidR="00DE783F" w:rsidRDefault="00DE783F" w:rsidP="00B2238E">
      <w:pPr>
        <w:spacing w:line="280" w:lineRule="exact"/>
        <w:ind w:firstLineChars="50" w:firstLine="105"/>
        <w:rPr>
          <w:rFonts w:hint="eastAsia"/>
          <w:szCs w:val="21"/>
        </w:rPr>
      </w:pPr>
      <w:r>
        <w:rPr>
          <w:rFonts w:hint="eastAsia"/>
          <w:szCs w:val="21"/>
        </w:rPr>
        <w:t>（</w:t>
      </w:r>
      <w:r>
        <w:rPr>
          <w:rFonts w:hint="eastAsia"/>
          <w:szCs w:val="21"/>
        </w:rPr>
        <w:t xml:space="preserve">    </w:t>
      </w:r>
      <w:r>
        <w:rPr>
          <w:rFonts w:hint="eastAsia"/>
          <w:szCs w:val="21"/>
        </w:rPr>
        <w:t>）</w:t>
      </w:r>
      <w:r>
        <w:rPr>
          <w:rFonts w:hint="eastAsia"/>
          <w:szCs w:val="21"/>
        </w:rPr>
        <w:t>2.-I don</w:t>
      </w:r>
      <w:r>
        <w:rPr>
          <w:szCs w:val="21"/>
        </w:rPr>
        <w:t>’</w:t>
      </w:r>
      <w:r>
        <w:rPr>
          <w:rFonts w:hint="eastAsia"/>
          <w:szCs w:val="21"/>
        </w:rPr>
        <w:t>t like pears.-Me,neither.</w:t>
      </w:r>
    </w:p>
    <w:p w:rsidR="00DE783F" w:rsidRDefault="00DE783F" w:rsidP="00B2238E">
      <w:pPr>
        <w:spacing w:line="280" w:lineRule="exact"/>
        <w:ind w:firstLineChars="50" w:firstLine="105"/>
        <w:rPr>
          <w:rFonts w:hint="eastAsia"/>
          <w:szCs w:val="21"/>
        </w:rPr>
      </w:pPr>
      <w:r>
        <w:rPr>
          <w:rFonts w:hint="eastAsia"/>
          <w:szCs w:val="21"/>
        </w:rPr>
        <w:t xml:space="preserve">          A.-</w:t>
      </w:r>
      <w:r>
        <w:rPr>
          <w:rFonts w:hint="eastAsia"/>
          <w:szCs w:val="21"/>
        </w:rPr>
        <w:t>我不喜欢吃梨子。</w:t>
      </w:r>
      <w:r>
        <w:rPr>
          <w:rFonts w:hint="eastAsia"/>
          <w:szCs w:val="21"/>
        </w:rPr>
        <w:t>-</w:t>
      </w:r>
      <w:r>
        <w:rPr>
          <w:rFonts w:hint="eastAsia"/>
          <w:szCs w:val="21"/>
        </w:rPr>
        <w:t>但是我喜欢。</w:t>
      </w:r>
      <w:r>
        <w:rPr>
          <w:rFonts w:hint="eastAsia"/>
          <w:szCs w:val="21"/>
        </w:rPr>
        <w:t>B.</w:t>
      </w:r>
      <w:r>
        <w:rPr>
          <w:rFonts w:hint="eastAsia"/>
          <w:szCs w:val="21"/>
        </w:rPr>
        <w:t>我不喜欢吃梨子。</w:t>
      </w:r>
      <w:r>
        <w:rPr>
          <w:rFonts w:hint="eastAsia"/>
          <w:szCs w:val="21"/>
        </w:rPr>
        <w:t>-</w:t>
      </w:r>
      <w:r>
        <w:rPr>
          <w:rFonts w:hint="eastAsia"/>
          <w:szCs w:val="21"/>
        </w:rPr>
        <w:t>我也不喜欢。</w:t>
      </w:r>
    </w:p>
    <w:p w:rsidR="00DE783F" w:rsidRDefault="00DE783F" w:rsidP="00B2238E">
      <w:pPr>
        <w:spacing w:line="280" w:lineRule="exact"/>
        <w:ind w:firstLineChars="50" w:firstLine="105"/>
        <w:rPr>
          <w:rFonts w:hint="eastAsia"/>
          <w:szCs w:val="21"/>
        </w:rPr>
      </w:pPr>
      <w:r>
        <w:rPr>
          <w:rFonts w:hint="eastAsia"/>
          <w:szCs w:val="21"/>
        </w:rPr>
        <w:t>（</w:t>
      </w:r>
      <w:r>
        <w:rPr>
          <w:rFonts w:hint="eastAsia"/>
          <w:szCs w:val="21"/>
        </w:rPr>
        <w:t xml:space="preserve">    </w:t>
      </w:r>
      <w:r>
        <w:rPr>
          <w:rFonts w:hint="eastAsia"/>
          <w:szCs w:val="21"/>
        </w:rPr>
        <w:t>）</w:t>
      </w:r>
      <w:r>
        <w:rPr>
          <w:rFonts w:hint="eastAsia"/>
          <w:szCs w:val="21"/>
        </w:rPr>
        <w:t>3.I want some bananas,oranges and grapes.</w:t>
      </w:r>
    </w:p>
    <w:p w:rsidR="00DE783F" w:rsidRDefault="00DE783F" w:rsidP="00B2238E">
      <w:pPr>
        <w:spacing w:line="280" w:lineRule="exact"/>
        <w:ind w:firstLineChars="50" w:firstLine="105"/>
        <w:rPr>
          <w:rFonts w:hint="eastAsia"/>
          <w:szCs w:val="21"/>
        </w:rPr>
      </w:pPr>
      <w:r>
        <w:rPr>
          <w:rFonts w:hint="eastAsia"/>
          <w:szCs w:val="21"/>
        </w:rPr>
        <w:t xml:space="preserve">        A.</w:t>
      </w:r>
      <w:r>
        <w:rPr>
          <w:rFonts w:hint="eastAsia"/>
          <w:szCs w:val="21"/>
        </w:rPr>
        <w:t>我想要一些香蕉，橙子和葡萄。</w:t>
      </w:r>
      <w:r>
        <w:rPr>
          <w:rFonts w:hint="eastAsia"/>
          <w:szCs w:val="21"/>
        </w:rPr>
        <w:t>B.</w:t>
      </w:r>
      <w:r>
        <w:rPr>
          <w:rFonts w:hint="eastAsia"/>
          <w:szCs w:val="21"/>
        </w:rPr>
        <w:t>我喜欢香蕉，橙子和葡萄。</w:t>
      </w:r>
    </w:p>
    <w:p w:rsidR="00DE783F" w:rsidRDefault="00DE783F" w:rsidP="00B2238E">
      <w:pPr>
        <w:spacing w:line="280" w:lineRule="exact"/>
        <w:ind w:firstLineChars="50" w:firstLine="105"/>
        <w:rPr>
          <w:rFonts w:hint="eastAsia"/>
          <w:szCs w:val="21"/>
        </w:rPr>
      </w:pPr>
      <w:r>
        <w:rPr>
          <w:rFonts w:hint="eastAsia"/>
          <w:szCs w:val="21"/>
        </w:rPr>
        <w:t>（</w:t>
      </w:r>
      <w:r>
        <w:rPr>
          <w:rFonts w:hint="eastAsia"/>
          <w:szCs w:val="21"/>
        </w:rPr>
        <w:t xml:space="preserve">    </w:t>
      </w:r>
      <w:r>
        <w:rPr>
          <w:rFonts w:hint="eastAsia"/>
          <w:szCs w:val="21"/>
        </w:rPr>
        <w:t>）</w:t>
      </w:r>
      <w:r>
        <w:rPr>
          <w:rFonts w:hint="eastAsia"/>
          <w:szCs w:val="21"/>
        </w:rPr>
        <w:t>4.Sorry</w:t>
      </w:r>
      <w:r>
        <w:rPr>
          <w:rFonts w:hint="eastAsia"/>
          <w:szCs w:val="21"/>
        </w:rPr>
        <w:t>，</w:t>
      </w:r>
      <w:r>
        <w:rPr>
          <w:rFonts w:hint="eastAsia"/>
          <w:szCs w:val="21"/>
        </w:rPr>
        <w:t>I don</w:t>
      </w:r>
      <w:r>
        <w:rPr>
          <w:szCs w:val="21"/>
        </w:rPr>
        <w:t>’</w:t>
      </w:r>
      <w:r>
        <w:rPr>
          <w:rFonts w:hint="eastAsia"/>
          <w:szCs w:val="21"/>
        </w:rPr>
        <w:t>t like grapes.</w:t>
      </w:r>
    </w:p>
    <w:p w:rsidR="00DE783F" w:rsidRDefault="00DE783F" w:rsidP="00DE783F">
      <w:pPr>
        <w:spacing w:line="280" w:lineRule="exact"/>
        <w:ind w:firstLineChars="500" w:firstLine="1050"/>
        <w:rPr>
          <w:rFonts w:hint="eastAsia"/>
          <w:szCs w:val="21"/>
        </w:rPr>
      </w:pPr>
      <w:r>
        <w:rPr>
          <w:rFonts w:hint="eastAsia"/>
          <w:szCs w:val="21"/>
        </w:rPr>
        <w:t>A.</w:t>
      </w:r>
      <w:r>
        <w:rPr>
          <w:rFonts w:hint="eastAsia"/>
          <w:szCs w:val="21"/>
        </w:rPr>
        <w:t>对不起，我不喜欢葡萄。</w:t>
      </w:r>
      <w:r>
        <w:rPr>
          <w:rFonts w:hint="eastAsia"/>
          <w:szCs w:val="21"/>
        </w:rPr>
        <w:t>B.</w:t>
      </w:r>
      <w:r>
        <w:rPr>
          <w:rFonts w:hint="eastAsia"/>
          <w:szCs w:val="21"/>
        </w:rPr>
        <w:t>对不起，我喜欢葡萄。</w:t>
      </w:r>
    </w:p>
    <w:p w:rsidR="00DE783F" w:rsidRDefault="00DE783F" w:rsidP="00DE783F">
      <w:pPr>
        <w:spacing w:line="280" w:lineRule="exact"/>
        <w:rPr>
          <w:rFonts w:hint="eastAsia"/>
          <w:szCs w:val="21"/>
        </w:rPr>
      </w:pPr>
      <w:r>
        <w:rPr>
          <w:rFonts w:hint="eastAsia"/>
          <w:szCs w:val="21"/>
        </w:rPr>
        <w:t>（</w:t>
      </w:r>
      <w:r>
        <w:rPr>
          <w:rFonts w:hint="eastAsia"/>
          <w:szCs w:val="21"/>
        </w:rPr>
        <w:t xml:space="preserve">    </w:t>
      </w:r>
      <w:r>
        <w:rPr>
          <w:rFonts w:hint="eastAsia"/>
          <w:szCs w:val="21"/>
        </w:rPr>
        <w:t>）</w:t>
      </w:r>
      <w:r>
        <w:rPr>
          <w:rFonts w:hint="eastAsia"/>
          <w:szCs w:val="21"/>
        </w:rPr>
        <w:t>5.An apple aday keeps the doctor away.</w:t>
      </w:r>
    </w:p>
    <w:p w:rsidR="00DE783F" w:rsidRDefault="00DE783F" w:rsidP="00DE783F">
      <w:pPr>
        <w:spacing w:line="280" w:lineRule="exact"/>
        <w:rPr>
          <w:rFonts w:hint="eastAsia"/>
          <w:szCs w:val="21"/>
        </w:rPr>
      </w:pPr>
      <w:r>
        <w:rPr>
          <w:rFonts w:hint="eastAsia"/>
          <w:szCs w:val="21"/>
        </w:rPr>
        <w:t xml:space="preserve">         A.</w:t>
      </w:r>
      <w:r>
        <w:rPr>
          <w:rFonts w:hint="eastAsia"/>
          <w:szCs w:val="21"/>
        </w:rPr>
        <w:t>我每天吃一个苹果。</w:t>
      </w:r>
      <w:r>
        <w:rPr>
          <w:rFonts w:hint="eastAsia"/>
          <w:szCs w:val="21"/>
        </w:rPr>
        <w:t>B.</w:t>
      </w:r>
      <w:r>
        <w:rPr>
          <w:rFonts w:hint="eastAsia"/>
          <w:szCs w:val="21"/>
        </w:rPr>
        <w:t>一天一个苹果，医生远离我。</w:t>
      </w:r>
    </w:p>
    <w:p w:rsidR="00DE783F" w:rsidRDefault="00DE783F" w:rsidP="00DE783F">
      <w:pPr>
        <w:spacing w:line="280" w:lineRule="exact"/>
        <w:rPr>
          <w:rFonts w:hint="eastAsia"/>
          <w:szCs w:val="21"/>
        </w:rPr>
      </w:pPr>
      <w:r>
        <w:rPr>
          <w:rFonts w:hint="eastAsia"/>
          <w:szCs w:val="21"/>
        </w:rPr>
        <w:t>十、情景交际。</w:t>
      </w:r>
    </w:p>
    <w:p w:rsidR="00DE783F" w:rsidRDefault="00DE783F" w:rsidP="00DE783F">
      <w:pPr>
        <w:spacing w:line="280" w:lineRule="exact"/>
        <w:rPr>
          <w:rFonts w:hint="eastAsia"/>
          <w:szCs w:val="21"/>
        </w:rPr>
      </w:pPr>
      <w:r>
        <w:rPr>
          <w:rFonts w:hint="eastAsia"/>
          <w:szCs w:val="21"/>
        </w:rPr>
        <w:t>（</w:t>
      </w:r>
      <w:r>
        <w:rPr>
          <w:rFonts w:hint="eastAsia"/>
          <w:szCs w:val="21"/>
        </w:rPr>
        <w:t xml:space="preserve">    </w:t>
      </w:r>
      <w:r>
        <w:rPr>
          <w:rFonts w:hint="eastAsia"/>
          <w:szCs w:val="21"/>
        </w:rPr>
        <w:t>）</w:t>
      </w:r>
      <w:r>
        <w:rPr>
          <w:rFonts w:hint="eastAsia"/>
          <w:szCs w:val="21"/>
        </w:rPr>
        <w:t>1.Do you like watermelons</w:t>
      </w:r>
      <w:r>
        <w:rPr>
          <w:rFonts w:hint="eastAsia"/>
          <w:szCs w:val="21"/>
        </w:rPr>
        <w:t>？</w:t>
      </w:r>
      <w:r>
        <w:rPr>
          <w:rFonts w:hint="eastAsia"/>
          <w:szCs w:val="21"/>
        </w:rPr>
        <w:t xml:space="preserve">   A.No</w:t>
      </w:r>
      <w:r>
        <w:rPr>
          <w:rFonts w:hint="eastAsia"/>
          <w:szCs w:val="21"/>
        </w:rPr>
        <w:t>，</w:t>
      </w:r>
      <w:r>
        <w:rPr>
          <w:rFonts w:hint="eastAsia"/>
          <w:szCs w:val="21"/>
        </w:rPr>
        <w:t xml:space="preserve"> I can</w:t>
      </w:r>
      <w:r>
        <w:rPr>
          <w:szCs w:val="21"/>
        </w:rPr>
        <w:t>’</w:t>
      </w:r>
      <w:r>
        <w:rPr>
          <w:rFonts w:hint="eastAsia"/>
          <w:szCs w:val="21"/>
        </w:rPr>
        <w:t>t.    B. No</w:t>
      </w:r>
      <w:r>
        <w:rPr>
          <w:rFonts w:hint="eastAsia"/>
          <w:szCs w:val="21"/>
        </w:rPr>
        <w:t>，</w:t>
      </w:r>
      <w:r>
        <w:rPr>
          <w:rFonts w:hint="eastAsia"/>
          <w:szCs w:val="21"/>
        </w:rPr>
        <w:t xml:space="preserve"> I don</w:t>
      </w:r>
      <w:r>
        <w:rPr>
          <w:szCs w:val="21"/>
        </w:rPr>
        <w:t>’</w:t>
      </w:r>
      <w:r>
        <w:rPr>
          <w:rFonts w:hint="eastAsia"/>
          <w:szCs w:val="21"/>
        </w:rPr>
        <w:t>t.</w:t>
      </w:r>
    </w:p>
    <w:p w:rsidR="00DE783F" w:rsidRDefault="00DE783F" w:rsidP="00DE783F">
      <w:pPr>
        <w:spacing w:line="280" w:lineRule="exact"/>
        <w:rPr>
          <w:rFonts w:hint="eastAsia"/>
          <w:szCs w:val="21"/>
        </w:rPr>
      </w:pPr>
      <w:r>
        <w:rPr>
          <w:rFonts w:hint="eastAsia"/>
          <w:szCs w:val="21"/>
        </w:rPr>
        <w:t>（</w:t>
      </w:r>
      <w:r>
        <w:rPr>
          <w:rFonts w:hint="eastAsia"/>
          <w:szCs w:val="21"/>
        </w:rPr>
        <w:t xml:space="preserve">    </w:t>
      </w:r>
      <w:r>
        <w:rPr>
          <w:rFonts w:hint="eastAsia"/>
          <w:szCs w:val="21"/>
        </w:rPr>
        <w:t>）</w:t>
      </w:r>
      <w:r>
        <w:rPr>
          <w:rFonts w:hint="eastAsia"/>
          <w:szCs w:val="21"/>
        </w:rPr>
        <w:t>2.Can I have some oranges</w:t>
      </w:r>
      <w:r>
        <w:rPr>
          <w:rFonts w:hint="eastAsia"/>
          <w:szCs w:val="21"/>
        </w:rPr>
        <w:t>？</w:t>
      </w:r>
      <w:r>
        <w:rPr>
          <w:rFonts w:hint="eastAsia"/>
          <w:szCs w:val="21"/>
        </w:rPr>
        <w:t>A.Here you are.B.Sorry</w:t>
      </w:r>
      <w:r>
        <w:rPr>
          <w:rFonts w:hint="eastAsia"/>
          <w:szCs w:val="21"/>
        </w:rPr>
        <w:t>，</w:t>
      </w:r>
      <w:r>
        <w:rPr>
          <w:rFonts w:hint="eastAsia"/>
          <w:szCs w:val="21"/>
        </w:rPr>
        <w:t>I don</w:t>
      </w:r>
      <w:r>
        <w:rPr>
          <w:szCs w:val="21"/>
        </w:rPr>
        <w:t>’</w:t>
      </w:r>
      <w:r>
        <w:rPr>
          <w:rFonts w:hint="eastAsia"/>
          <w:szCs w:val="21"/>
        </w:rPr>
        <w:t>t like oranges.</w:t>
      </w:r>
    </w:p>
    <w:p w:rsidR="00DE783F" w:rsidRPr="00DE783F" w:rsidRDefault="00DE783F" w:rsidP="00DE783F">
      <w:pPr>
        <w:spacing w:line="280" w:lineRule="exact"/>
        <w:rPr>
          <w:rFonts w:hint="eastAsia"/>
          <w:szCs w:val="21"/>
        </w:rPr>
      </w:pPr>
      <w:r>
        <w:rPr>
          <w:rFonts w:hint="eastAsia"/>
          <w:szCs w:val="21"/>
        </w:rPr>
        <w:t>（</w:t>
      </w:r>
      <w:r>
        <w:rPr>
          <w:rFonts w:hint="eastAsia"/>
          <w:szCs w:val="21"/>
        </w:rPr>
        <w:t xml:space="preserve">   </w:t>
      </w:r>
      <w:r>
        <w:rPr>
          <w:rFonts w:hint="eastAsia"/>
          <w:szCs w:val="21"/>
        </w:rPr>
        <w:t>）</w:t>
      </w:r>
      <w:r>
        <w:rPr>
          <w:rFonts w:hint="eastAsia"/>
          <w:szCs w:val="21"/>
        </w:rPr>
        <w:t>3.Have some fruit, boys and girls. A.Thank you,Miss White.B.Sure. Here you are</w:t>
      </w:r>
    </w:p>
    <w:p w:rsidR="00DE783F" w:rsidRDefault="00DE783F" w:rsidP="00B2238E">
      <w:pPr>
        <w:spacing w:line="280" w:lineRule="exact"/>
        <w:ind w:firstLineChars="50" w:firstLine="105"/>
        <w:rPr>
          <w:rFonts w:hint="eastAsia"/>
          <w:szCs w:val="21"/>
        </w:rPr>
      </w:pPr>
      <w:r>
        <w:rPr>
          <w:rFonts w:hint="eastAsia"/>
          <w:szCs w:val="21"/>
        </w:rPr>
        <w:t>(    )</w:t>
      </w:r>
      <w:r w:rsidR="00D6476F">
        <w:rPr>
          <w:rFonts w:hint="eastAsia"/>
          <w:szCs w:val="21"/>
        </w:rPr>
        <w:t>4.Do you like strawberries?A.No, but I should.B. Very well,thanks.</w:t>
      </w:r>
    </w:p>
    <w:p w:rsidR="00D6476F" w:rsidRDefault="00D6476F" w:rsidP="00B2238E">
      <w:pPr>
        <w:spacing w:line="280" w:lineRule="exact"/>
        <w:ind w:firstLineChars="50" w:firstLine="105"/>
        <w:rPr>
          <w:rFonts w:hint="eastAsia"/>
          <w:szCs w:val="21"/>
        </w:rPr>
      </w:pPr>
      <w:r>
        <w:rPr>
          <w:rFonts w:hint="eastAsia"/>
          <w:szCs w:val="21"/>
        </w:rPr>
        <w:t>(    )5.Doggy bag ,please!  A.Look!This is the doggy bag.   B.No way!</w:t>
      </w:r>
    </w:p>
    <w:p w:rsidR="00D6476F" w:rsidRDefault="00D6476F" w:rsidP="00B2238E">
      <w:pPr>
        <w:spacing w:line="280" w:lineRule="exact"/>
        <w:ind w:firstLineChars="50" w:firstLine="105"/>
        <w:rPr>
          <w:rFonts w:hint="eastAsia"/>
          <w:szCs w:val="21"/>
        </w:rPr>
      </w:pPr>
      <w:r>
        <w:rPr>
          <w:rFonts w:hint="eastAsia"/>
          <w:szCs w:val="21"/>
        </w:rPr>
        <w:t>十一、阅读短文，判断正误，正确的写“</w:t>
      </w:r>
      <w:r>
        <w:rPr>
          <w:rFonts w:hint="eastAsia"/>
          <w:szCs w:val="21"/>
        </w:rPr>
        <w:t>T</w:t>
      </w:r>
      <w:r>
        <w:rPr>
          <w:szCs w:val="21"/>
        </w:rPr>
        <w:t>”</w:t>
      </w:r>
      <w:r>
        <w:rPr>
          <w:rFonts w:hint="eastAsia"/>
          <w:szCs w:val="21"/>
        </w:rPr>
        <w:t>,</w:t>
      </w:r>
      <w:r>
        <w:rPr>
          <w:rFonts w:hint="eastAsia"/>
          <w:szCs w:val="21"/>
        </w:rPr>
        <w:t>错误的写</w:t>
      </w:r>
      <w:r>
        <w:rPr>
          <w:szCs w:val="21"/>
        </w:rPr>
        <w:t xml:space="preserve"> “</w:t>
      </w:r>
      <w:r>
        <w:rPr>
          <w:rFonts w:hint="eastAsia"/>
          <w:szCs w:val="21"/>
        </w:rPr>
        <w:t>F</w:t>
      </w:r>
      <w:r>
        <w:rPr>
          <w:szCs w:val="21"/>
        </w:rPr>
        <w:t>”</w:t>
      </w:r>
      <w:r>
        <w:rPr>
          <w:rFonts w:hint="eastAsia"/>
          <w:szCs w:val="21"/>
        </w:rPr>
        <w:t>.</w:t>
      </w:r>
    </w:p>
    <w:p w:rsidR="00D6476F" w:rsidRDefault="00D6476F" w:rsidP="00B2238E">
      <w:pPr>
        <w:spacing w:line="280" w:lineRule="exact"/>
        <w:ind w:firstLineChars="50" w:firstLine="105"/>
        <w:rPr>
          <w:rFonts w:hint="eastAsia"/>
          <w:szCs w:val="21"/>
        </w:rPr>
      </w:pPr>
      <w:r>
        <w:rPr>
          <w:rFonts w:hint="eastAsia"/>
          <w:szCs w:val="21"/>
        </w:rPr>
        <w:t xml:space="preserve">    Hello! I am Wang Hong.I like peaches(</w:t>
      </w:r>
      <w:r>
        <w:rPr>
          <w:rFonts w:hint="eastAsia"/>
          <w:szCs w:val="21"/>
        </w:rPr>
        <w:t>桃子</w:t>
      </w:r>
      <w:r>
        <w:rPr>
          <w:rFonts w:hint="eastAsia"/>
          <w:szCs w:val="21"/>
        </w:rPr>
        <w:t>)very much.I don</w:t>
      </w:r>
      <w:r>
        <w:rPr>
          <w:szCs w:val="21"/>
        </w:rPr>
        <w:t>’</w:t>
      </w:r>
      <w:r>
        <w:rPr>
          <w:rFonts w:hint="eastAsia"/>
          <w:szCs w:val="21"/>
        </w:rPr>
        <w:t>t like grapes.My father likes watermelons.He doesn</w:t>
      </w:r>
      <w:r>
        <w:rPr>
          <w:szCs w:val="21"/>
        </w:rPr>
        <w:t>’</w:t>
      </w:r>
      <w:r>
        <w:rPr>
          <w:rFonts w:hint="eastAsia"/>
          <w:szCs w:val="21"/>
        </w:rPr>
        <w:t>t like strawberries.My mother likes bananas. She doesn</w:t>
      </w:r>
      <w:r>
        <w:rPr>
          <w:szCs w:val="21"/>
        </w:rPr>
        <w:t>’</w:t>
      </w:r>
      <w:r>
        <w:rPr>
          <w:rFonts w:hint="eastAsia"/>
          <w:szCs w:val="21"/>
        </w:rPr>
        <w:t>t like pears.</w:t>
      </w:r>
    </w:p>
    <w:p w:rsidR="00D6476F" w:rsidRDefault="00D6476F" w:rsidP="00B2238E">
      <w:pPr>
        <w:spacing w:line="280" w:lineRule="exact"/>
        <w:ind w:firstLineChars="50" w:firstLine="105"/>
        <w:rPr>
          <w:rFonts w:hint="eastAsia"/>
          <w:szCs w:val="21"/>
        </w:rPr>
      </w:pPr>
      <w:r>
        <w:rPr>
          <w:rFonts w:hint="eastAsia"/>
          <w:szCs w:val="21"/>
        </w:rPr>
        <w:t>(    )1.Wang Hong likes apples.    (    )2.Wang Hong doesn</w:t>
      </w:r>
      <w:r>
        <w:rPr>
          <w:szCs w:val="21"/>
        </w:rPr>
        <w:t>’</w:t>
      </w:r>
      <w:r>
        <w:rPr>
          <w:rFonts w:hint="eastAsia"/>
          <w:szCs w:val="21"/>
        </w:rPr>
        <w:t>t like grapes.</w:t>
      </w:r>
    </w:p>
    <w:p w:rsidR="00D6476F" w:rsidRDefault="00D6476F" w:rsidP="00B2238E">
      <w:pPr>
        <w:spacing w:line="280" w:lineRule="exact"/>
        <w:ind w:firstLineChars="50" w:firstLine="105"/>
        <w:rPr>
          <w:rFonts w:hint="eastAsia"/>
          <w:szCs w:val="21"/>
        </w:rPr>
      </w:pPr>
      <w:r>
        <w:rPr>
          <w:rFonts w:hint="eastAsia"/>
          <w:szCs w:val="21"/>
        </w:rPr>
        <w:t>(  )3.Wang Hong</w:t>
      </w:r>
      <w:r>
        <w:rPr>
          <w:szCs w:val="21"/>
        </w:rPr>
        <w:t>’</w:t>
      </w:r>
      <w:r>
        <w:rPr>
          <w:rFonts w:hint="eastAsia"/>
          <w:szCs w:val="21"/>
        </w:rPr>
        <w:t>s father likes watermelons. (   )4.WangHong</w:t>
      </w:r>
      <w:r>
        <w:rPr>
          <w:szCs w:val="21"/>
        </w:rPr>
        <w:t>’</w:t>
      </w:r>
      <w:r>
        <w:rPr>
          <w:rFonts w:hint="eastAsia"/>
          <w:szCs w:val="21"/>
        </w:rPr>
        <w:t>s mother likes bananas</w:t>
      </w:r>
    </w:p>
    <w:p w:rsidR="00D6476F" w:rsidRDefault="00D6476F" w:rsidP="00B2238E">
      <w:pPr>
        <w:spacing w:line="280" w:lineRule="exact"/>
        <w:ind w:firstLineChars="50" w:firstLine="105"/>
        <w:rPr>
          <w:rFonts w:hint="eastAsia"/>
          <w:szCs w:val="21"/>
        </w:rPr>
      </w:pPr>
      <w:r>
        <w:rPr>
          <w:rFonts w:hint="eastAsia"/>
          <w:szCs w:val="21"/>
        </w:rPr>
        <w:t>(    )5.Wang Hong</w:t>
      </w:r>
      <w:r>
        <w:rPr>
          <w:szCs w:val="21"/>
        </w:rPr>
        <w:t>’</w:t>
      </w:r>
      <w:r>
        <w:rPr>
          <w:rFonts w:hint="eastAsia"/>
          <w:szCs w:val="21"/>
        </w:rPr>
        <w:t>s mother doesn</w:t>
      </w:r>
      <w:r>
        <w:rPr>
          <w:szCs w:val="21"/>
        </w:rPr>
        <w:t>’</w:t>
      </w:r>
      <w:r>
        <w:rPr>
          <w:rFonts w:hint="eastAsia"/>
          <w:szCs w:val="21"/>
        </w:rPr>
        <w:t>t like oranges</w:t>
      </w:r>
    </w:p>
    <w:p w:rsidR="00D6476F" w:rsidRDefault="00D6476F" w:rsidP="00B2238E">
      <w:pPr>
        <w:spacing w:line="280" w:lineRule="exact"/>
        <w:ind w:firstLineChars="50" w:firstLine="105"/>
        <w:rPr>
          <w:rFonts w:hint="eastAsia"/>
          <w:szCs w:val="21"/>
        </w:rPr>
      </w:pPr>
      <w:r>
        <w:rPr>
          <w:rFonts w:hint="eastAsia"/>
          <w:szCs w:val="21"/>
        </w:rPr>
        <w:lastRenderedPageBreak/>
        <w:t>十二、看图，选词完成下面的语段。</w:t>
      </w:r>
    </w:p>
    <w:p w:rsidR="00D6476F" w:rsidRDefault="009B54EC" w:rsidP="00B2238E">
      <w:pPr>
        <w:spacing w:line="280" w:lineRule="exact"/>
        <w:ind w:firstLineChars="50" w:firstLine="105"/>
        <w:rPr>
          <w:rFonts w:hint="eastAsia"/>
          <w:szCs w:val="21"/>
        </w:rPr>
      </w:pPr>
      <w:r>
        <w:rPr>
          <w:rFonts w:hint="eastAsia"/>
          <w:noProof/>
          <w:szCs w:val="21"/>
        </w:rPr>
        <w:drawing>
          <wp:anchor distT="0" distB="0" distL="114300" distR="114300" simplePos="0" relativeHeight="251675648" behindDoc="0" locked="0" layoutInCell="1" allowOverlap="1">
            <wp:simplePos x="0" y="0"/>
            <wp:positionH relativeFrom="column">
              <wp:posOffset>1825625</wp:posOffset>
            </wp:positionH>
            <wp:positionV relativeFrom="paragraph">
              <wp:posOffset>38100</wp:posOffset>
            </wp:positionV>
            <wp:extent cx="536575" cy="460375"/>
            <wp:effectExtent l="19050" t="0" r="0" b="0"/>
            <wp:wrapSquare wrapText="bothSides"/>
            <wp:docPr id="7" name="图片 145" descr="http://imgsrc.baidu.com/baike/pic/item/b6045da9d4d35bb11f17a2e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http://imgsrc.baidu.com/baike/pic/item/b6045da9d4d35bb11f17a2e0.jpg"/>
                    <pic:cNvPicPr>
                      <a:picLocks noChangeAspect="1" noChangeArrowheads="1"/>
                    </pic:cNvPicPr>
                  </pic:nvPicPr>
                  <pic:blipFill>
                    <a:blip r:embed="rId20" cstate="print"/>
                    <a:srcRect/>
                    <a:stretch>
                      <a:fillRect/>
                    </a:stretch>
                  </pic:blipFill>
                  <pic:spPr bwMode="auto">
                    <a:xfrm>
                      <a:off x="0" y="0"/>
                      <a:ext cx="536575" cy="460375"/>
                    </a:xfrm>
                    <a:prstGeom prst="rect">
                      <a:avLst/>
                    </a:prstGeom>
                    <a:noFill/>
                    <a:ln w="9525">
                      <a:noFill/>
                      <a:miter lim="800000"/>
                      <a:headEnd/>
                      <a:tailEnd/>
                    </a:ln>
                  </pic:spPr>
                </pic:pic>
              </a:graphicData>
            </a:graphic>
          </wp:anchor>
        </w:drawing>
      </w:r>
      <w:r>
        <w:rPr>
          <w:rFonts w:hint="eastAsia"/>
          <w:noProof/>
          <w:szCs w:val="21"/>
        </w:rPr>
        <w:drawing>
          <wp:anchor distT="0" distB="0" distL="114300" distR="114300" simplePos="0" relativeHeight="251684864" behindDoc="1" locked="0" layoutInCell="1" allowOverlap="1">
            <wp:simplePos x="0" y="0"/>
            <wp:positionH relativeFrom="column">
              <wp:posOffset>1409700</wp:posOffset>
            </wp:positionH>
            <wp:positionV relativeFrom="paragraph">
              <wp:posOffset>74930</wp:posOffset>
            </wp:positionV>
            <wp:extent cx="418465" cy="401955"/>
            <wp:effectExtent l="19050" t="0" r="635" b="0"/>
            <wp:wrapTight wrapText="bothSides">
              <wp:wrapPolygon edited="0">
                <wp:start x="-983" y="0"/>
                <wp:lineTo x="-983" y="20474"/>
                <wp:lineTo x="21633" y="20474"/>
                <wp:lineTo x="21633" y="0"/>
                <wp:lineTo x="-983" y="0"/>
              </wp:wrapPolygon>
            </wp:wrapTight>
            <wp:docPr id="14" name="图片 141" descr="http://pic16.nipic.com/20110922/8337715_112205622000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http://pic16.nipic.com/20110922/8337715_112205622000_2.jpg"/>
                    <pic:cNvPicPr>
                      <a:picLocks noChangeAspect="1" noChangeArrowheads="1"/>
                    </pic:cNvPicPr>
                  </pic:nvPicPr>
                  <pic:blipFill>
                    <a:blip r:embed="rId21" cstate="print"/>
                    <a:srcRect/>
                    <a:stretch>
                      <a:fillRect/>
                    </a:stretch>
                  </pic:blipFill>
                  <pic:spPr bwMode="auto">
                    <a:xfrm>
                      <a:off x="0" y="0"/>
                      <a:ext cx="418465" cy="401955"/>
                    </a:xfrm>
                    <a:prstGeom prst="rect">
                      <a:avLst/>
                    </a:prstGeom>
                    <a:noFill/>
                    <a:ln w="9525">
                      <a:noFill/>
                      <a:miter lim="800000"/>
                      <a:headEnd/>
                      <a:tailEnd/>
                    </a:ln>
                  </pic:spPr>
                </pic:pic>
              </a:graphicData>
            </a:graphic>
          </wp:anchor>
        </w:drawing>
      </w:r>
      <w:r>
        <w:rPr>
          <w:rFonts w:hint="eastAsia"/>
          <w:noProof/>
          <w:szCs w:val="21"/>
        </w:rPr>
        <w:drawing>
          <wp:anchor distT="0" distB="0" distL="114300" distR="114300" simplePos="0" relativeHeight="251686912" behindDoc="0" locked="0" layoutInCell="1" allowOverlap="1">
            <wp:simplePos x="0" y="0"/>
            <wp:positionH relativeFrom="column">
              <wp:posOffset>872490</wp:posOffset>
            </wp:positionH>
            <wp:positionV relativeFrom="paragraph">
              <wp:posOffset>104140</wp:posOffset>
            </wp:positionV>
            <wp:extent cx="536575" cy="394970"/>
            <wp:effectExtent l="19050" t="0" r="0" b="0"/>
            <wp:wrapSquare wrapText="bothSides"/>
            <wp:docPr id="16" name="图片 15" descr="http://www.ninedns.com/images/tech/images/A9315_IMG200749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ninedns.com/images/tech/images/A9315_IMG200749_1.jpg"/>
                    <pic:cNvPicPr>
                      <a:picLocks noChangeAspect="1" noChangeArrowheads="1"/>
                    </pic:cNvPicPr>
                  </pic:nvPicPr>
                  <pic:blipFill>
                    <a:blip r:embed="rId22" r:link="rId17" cstate="print"/>
                    <a:srcRect/>
                    <a:stretch>
                      <a:fillRect/>
                    </a:stretch>
                  </pic:blipFill>
                  <pic:spPr bwMode="auto">
                    <a:xfrm>
                      <a:off x="0" y="0"/>
                      <a:ext cx="536575" cy="394970"/>
                    </a:xfrm>
                    <a:prstGeom prst="rect">
                      <a:avLst/>
                    </a:prstGeom>
                    <a:noFill/>
                    <a:ln w="9525">
                      <a:noFill/>
                      <a:miter lim="800000"/>
                      <a:headEnd/>
                      <a:tailEnd/>
                    </a:ln>
                  </pic:spPr>
                </pic:pic>
              </a:graphicData>
            </a:graphic>
          </wp:anchor>
        </w:drawing>
      </w:r>
      <w:r>
        <w:rPr>
          <w:rFonts w:hint="eastAsia"/>
          <w:noProof/>
          <w:szCs w:val="21"/>
        </w:rPr>
        <w:drawing>
          <wp:anchor distT="0" distB="0" distL="114300" distR="114300" simplePos="0" relativeHeight="251680768" behindDoc="1" locked="0" layoutInCell="1" allowOverlap="1">
            <wp:simplePos x="0" y="0"/>
            <wp:positionH relativeFrom="column">
              <wp:posOffset>487045</wp:posOffset>
            </wp:positionH>
            <wp:positionV relativeFrom="paragraph">
              <wp:posOffset>74930</wp:posOffset>
            </wp:positionV>
            <wp:extent cx="417830" cy="401955"/>
            <wp:effectExtent l="19050" t="0" r="1270" b="0"/>
            <wp:wrapTight wrapText="bothSides">
              <wp:wrapPolygon edited="0">
                <wp:start x="-985" y="0"/>
                <wp:lineTo x="-985" y="20474"/>
                <wp:lineTo x="21666" y="20474"/>
                <wp:lineTo x="21666" y="0"/>
                <wp:lineTo x="-985" y="0"/>
              </wp:wrapPolygon>
            </wp:wrapTight>
            <wp:docPr id="10" name="图片 141" descr="http://pic16.nipic.com/20110922/8337715_112205622000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http://pic16.nipic.com/20110922/8337715_112205622000_2.jpg"/>
                    <pic:cNvPicPr>
                      <a:picLocks noChangeAspect="1" noChangeArrowheads="1"/>
                    </pic:cNvPicPr>
                  </pic:nvPicPr>
                  <pic:blipFill>
                    <a:blip r:embed="rId21" cstate="print"/>
                    <a:srcRect/>
                    <a:stretch>
                      <a:fillRect/>
                    </a:stretch>
                  </pic:blipFill>
                  <pic:spPr bwMode="auto">
                    <a:xfrm>
                      <a:off x="0" y="0"/>
                      <a:ext cx="417830" cy="401955"/>
                    </a:xfrm>
                    <a:prstGeom prst="rect">
                      <a:avLst/>
                    </a:prstGeom>
                    <a:noFill/>
                    <a:ln w="9525">
                      <a:noFill/>
                      <a:miter lim="800000"/>
                      <a:headEnd/>
                      <a:tailEnd/>
                    </a:ln>
                  </pic:spPr>
                </pic:pic>
              </a:graphicData>
            </a:graphic>
          </wp:anchor>
        </w:drawing>
      </w:r>
    </w:p>
    <w:p w:rsidR="00D6476F" w:rsidRPr="00AA4CB5" w:rsidRDefault="009B54EC" w:rsidP="00B2238E">
      <w:pPr>
        <w:spacing w:line="280" w:lineRule="exact"/>
        <w:ind w:firstLineChars="50" w:firstLine="105"/>
        <w:rPr>
          <w:rFonts w:hint="eastAsia"/>
          <w:szCs w:val="21"/>
        </w:rPr>
      </w:pPr>
      <w:r>
        <w:rPr>
          <w:rFonts w:hint="eastAsia"/>
          <w:szCs w:val="21"/>
        </w:rPr>
        <w:t>A.like B.pearsC.watermelon</w:t>
      </w:r>
    </w:p>
    <w:p w:rsidR="00AA4CB5" w:rsidRPr="00AA4CB5" w:rsidRDefault="009B54EC" w:rsidP="00AA4CB5">
      <w:pPr>
        <w:spacing w:line="280" w:lineRule="exact"/>
        <w:rPr>
          <w:rFonts w:hint="eastAsia"/>
          <w:szCs w:val="21"/>
        </w:rPr>
      </w:pPr>
      <w:r>
        <w:rPr>
          <w:noProof/>
          <w:szCs w:val="21"/>
        </w:rPr>
        <w:drawing>
          <wp:anchor distT="0" distB="0" distL="114300" distR="114300" simplePos="0" relativeHeight="251687936" behindDoc="1" locked="0" layoutInCell="1" allowOverlap="1">
            <wp:simplePos x="0" y="0"/>
            <wp:positionH relativeFrom="column">
              <wp:posOffset>758825</wp:posOffset>
            </wp:positionH>
            <wp:positionV relativeFrom="paragraph">
              <wp:posOffset>203200</wp:posOffset>
            </wp:positionV>
            <wp:extent cx="447040" cy="438785"/>
            <wp:effectExtent l="19050" t="0" r="0" b="0"/>
            <wp:wrapTight wrapText="bothSides">
              <wp:wrapPolygon edited="0">
                <wp:start x="-920" y="0"/>
                <wp:lineTo x="-920" y="20631"/>
                <wp:lineTo x="21170" y="20631"/>
                <wp:lineTo x="21170" y="0"/>
                <wp:lineTo x="-920" y="0"/>
              </wp:wrapPolygon>
            </wp:wrapTight>
            <wp:docPr id="18" name="图片 137" descr="葡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葡萄"/>
                    <pic:cNvPicPr>
                      <a:picLocks noChangeAspect="1" noChangeArrowheads="1"/>
                    </pic:cNvPicPr>
                  </pic:nvPicPr>
                  <pic:blipFill>
                    <a:blip r:embed="rId23" cstate="print"/>
                    <a:srcRect/>
                    <a:stretch>
                      <a:fillRect/>
                    </a:stretch>
                  </pic:blipFill>
                  <pic:spPr bwMode="auto">
                    <a:xfrm>
                      <a:off x="0" y="0"/>
                      <a:ext cx="447040" cy="438785"/>
                    </a:xfrm>
                    <a:prstGeom prst="rect">
                      <a:avLst/>
                    </a:prstGeom>
                    <a:noFill/>
                    <a:ln w="9525">
                      <a:noFill/>
                      <a:miter lim="800000"/>
                      <a:headEnd/>
                      <a:tailEnd/>
                    </a:ln>
                  </pic:spPr>
                </pic:pic>
              </a:graphicData>
            </a:graphic>
          </wp:anchor>
        </w:drawing>
      </w:r>
      <w:r>
        <w:rPr>
          <w:noProof/>
          <w:szCs w:val="21"/>
        </w:rPr>
        <w:drawing>
          <wp:anchor distT="0" distB="0" distL="114300" distR="114300" simplePos="0" relativeHeight="251673600" behindDoc="0" locked="0" layoutInCell="1" allowOverlap="1">
            <wp:simplePos x="0" y="0"/>
            <wp:positionH relativeFrom="column">
              <wp:posOffset>335915</wp:posOffset>
            </wp:positionH>
            <wp:positionV relativeFrom="paragraph">
              <wp:posOffset>180340</wp:posOffset>
            </wp:positionV>
            <wp:extent cx="536575" cy="460375"/>
            <wp:effectExtent l="19050" t="0" r="0" b="0"/>
            <wp:wrapSquare wrapText="bothSides"/>
            <wp:docPr id="6" name="图片 145" descr="http://imgsrc.baidu.com/baike/pic/item/b6045da9d4d35bb11f17a2e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http://imgsrc.baidu.com/baike/pic/item/b6045da9d4d35bb11f17a2e0.jpg"/>
                    <pic:cNvPicPr>
                      <a:picLocks noChangeAspect="1" noChangeArrowheads="1"/>
                    </pic:cNvPicPr>
                  </pic:nvPicPr>
                  <pic:blipFill>
                    <a:blip r:embed="rId20" cstate="print"/>
                    <a:srcRect/>
                    <a:stretch>
                      <a:fillRect/>
                    </a:stretch>
                  </pic:blipFill>
                  <pic:spPr bwMode="auto">
                    <a:xfrm>
                      <a:off x="0" y="0"/>
                      <a:ext cx="536575" cy="460375"/>
                    </a:xfrm>
                    <a:prstGeom prst="rect">
                      <a:avLst/>
                    </a:prstGeom>
                    <a:noFill/>
                    <a:ln w="9525">
                      <a:noFill/>
                      <a:miter lim="800000"/>
                      <a:headEnd/>
                      <a:tailEnd/>
                    </a:ln>
                  </pic:spPr>
                </pic:pic>
              </a:graphicData>
            </a:graphic>
          </wp:anchor>
        </w:drawing>
      </w:r>
      <w:r>
        <w:rPr>
          <w:noProof/>
          <w:szCs w:val="21"/>
        </w:rPr>
        <w:drawing>
          <wp:anchor distT="0" distB="0" distL="114300" distR="114300" simplePos="0" relativeHeight="251678720" behindDoc="1" locked="0" layoutInCell="1" allowOverlap="1">
            <wp:simplePos x="0" y="0"/>
            <wp:positionH relativeFrom="column">
              <wp:posOffset>30480</wp:posOffset>
            </wp:positionH>
            <wp:positionV relativeFrom="paragraph">
              <wp:posOffset>267970</wp:posOffset>
            </wp:positionV>
            <wp:extent cx="412750" cy="401955"/>
            <wp:effectExtent l="19050" t="0" r="6350" b="0"/>
            <wp:wrapTight wrapText="bothSides">
              <wp:wrapPolygon edited="0">
                <wp:start x="-997" y="0"/>
                <wp:lineTo x="-997" y="20474"/>
                <wp:lineTo x="21932" y="20474"/>
                <wp:lineTo x="21932" y="0"/>
                <wp:lineTo x="-997" y="0"/>
              </wp:wrapPolygon>
            </wp:wrapTight>
            <wp:docPr id="9" name="图片 141" descr="http://pic16.nipic.com/20110922/8337715_112205622000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http://pic16.nipic.com/20110922/8337715_112205622000_2.jpg"/>
                    <pic:cNvPicPr>
                      <a:picLocks noChangeAspect="1" noChangeArrowheads="1"/>
                    </pic:cNvPicPr>
                  </pic:nvPicPr>
                  <pic:blipFill>
                    <a:blip r:embed="rId16" cstate="print"/>
                    <a:srcRect/>
                    <a:stretch>
                      <a:fillRect/>
                    </a:stretch>
                  </pic:blipFill>
                  <pic:spPr bwMode="auto">
                    <a:xfrm>
                      <a:off x="0" y="0"/>
                      <a:ext cx="412750" cy="401955"/>
                    </a:xfrm>
                    <a:prstGeom prst="rect">
                      <a:avLst/>
                    </a:prstGeom>
                    <a:noFill/>
                    <a:ln w="9525">
                      <a:noFill/>
                      <a:miter lim="800000"/>
                      <a:headEnd/>
                      <a:tailEnd/>
                    </a:ln>
                  </pic:spPr>
                </pic:pic>
              </a:graphicData>
            </a:graphic>
          </wp:anchor>
        </w:drawing>
      </w:r>
      <w:r w:rsidR="00D6476F" w:rsidRPr="00D6476F">
        <w:rPr>
          <w:szCs w:val="21"/>
        </w:rPr>
        <w:drawing>
          <wp:anchor distT="0" distB="0" distL="114300" distR="114300" simplePos="0" relativeHeight="251669504" behindDoc="0" locked="0" layoutInCell="1" allowOverlap="1">
            <wp:simplePos x="0" y="0"/>
            <wp:positionH relativeFrom="column">
              <wp:posOffset>17069</wp:posOffset>
            </wp:positionH>
            <wp:positionV relativeFrom="paragraph">
              <wp:posOffset>-316941</wp:posOffset>
            </wp:positionV>
            <wp:extent cx="536905" cy="460857"/>
            <wp:effectExtent l="19050" t="0" r="0" b="0"/>
            <wp:wrapSquare wrapText="bothSides"/>
            <wp:docPr id="3" name="图片 145" descr="http://imgsrc.baidu.com/baike/pic/item/b6045da9d4d35bb11f17a2e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http://imgsrc.baidu.com/baike/pic/item/b6045da9d4d35bb11f17a2e0.jpg"/>
                    <pic:cNvPicPr>
                      <a:picLocks noChangeAspect="1" noChangeArrowheads="1"/>
                    </pic:cNvPicPr>
                  </pic:nvPicPr>
                  <pic:blipFill>
                    <a:blip r:embed="rId20" cstate="print"/>
                    <a:srcRect/>
                    <a:stretch>
                      <a:fillRect/>
                    </a:stretch>
                  </pic:blipFill>
                  <pic:spPr bwMode="auto">
                    <a:xfrm>
                      <a:off x="0" y="0"/>
                      <a:ext cx="536905" cy="460857"/>
                    </a:xfrm>
                    <a:prstGeom prst="rect">
                      <a:avLst/>
                    </a:prstGeom>
                    <a:noFill/>
                    <a:ln w="9525">
                      <a:noFill/>
                      <a:miter lim="800000"/>
                      <a:headEnd/>
                      <a:tailEnd/>
                    </a:ln>
                  </pic:spPr>
                </pic:pic>
              </a:graphicData>
            </a:graphic>
          </wp:anchor>
        </w:drawing>
      </w:r>
      <w:r>
        <w:rPr>
          <w:rFonts w:hint="eastAsia"/>
          <w:szCs w:val="21"/>
        </w:rPr>
        <w:t xml:space="preserve"> D.five  E. grapes</w:t>
      </w:r>
    </w:p>
    <w:p w:rsidR="00AA4CB5" w:rsidRPr="00AA4CB5" w:rsidRDefault="009B54EC" w:rsidP="00AA4CB5">
      <w:pPr>
        <w:spacing w:line="280" w:lineRule="exact"/>
        <w:rPr>
          <w:rFonts w:hint="eastAsia"/>
          <w:szCs w:val="21"/>
        </w:rPr>
      </w:pPr>
      <w:r>
        <w:rPr>
          <w:rFonts w:hint="eastAsia"/>
          <w:noProof/>
          <w:szCs w:val="21"/>
        </w:rPr>
        <w:drawing>
          <wp:anchor distT="0" distB="0" distL="114300" distR="114300" simplePos="0" relativeHeight="251676672" behindDoc="1" locked="0" layoutInCell="1" allowOverlap="1">
            <wp:simplePos x="0" y="0"/>
            <wp:positionH relativeFrom="column">
              <wp:posOffset>635635</wp:posOffset>
            </wp:positionH>
            <wp:positionV relativeFrom="paragraph">
              <wp:posOffset>31750</wp:posOffset>
            </wp:positionV>
            <wp:extent cx="414655" cy="401955"/>
            <wp:effectExtent l="19050" t="0" r="4445" b="0"/>
            <wp:wrapTight wrapText="bothSides">
              <wp:wrapPolygon edited="0">
                <wp:start x="-992" y="0"/>
                <wp:lineTo x="-992" y="20474"/>
                <wp:lineTo x="21832" y="20474"/>
                <wp:lineTo x="21832" y="0"/>
                <wp:lineTo x="-992" y="0"/>
              </wp:wrapPolygon>
            </wp:wrapTight>
            <wp:docPr id="8" name="图片 141" descr="http://pic16.nipic.com/20110922/8337715_112205622000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http://pic16.nipic.com/20110922/8337715_112205622000_2.jpg"/>
                    <pic:cNvPicPr>
                      <a:picLocks noChangeAspect="1" noChangeArrowheads="1"/>
                    </pic:cNvPicPr>
                  </pic:nvPicPr>
                  <pic:blipFill>
                    <a:blip r:embed="rId24" cstate="print"/>
                    <a:srcRect/>
                    <a:stretch>
                      <a:fillRect/>
                    </a:stretch>
                  </pic:blipFill>
                  <pic:spPr bwMode="auto">
                    <a:xfrm>
                      <a:off x="0" y="0"/>
                      <a:ext cx="414655" cy="401955"/>
                    </a:xfrm>
                    <a:prstGeom prst="rect">
                      <a:avLst/>
                    </a:prstGeom>
                    <a:noFill/>
                    <a:ln w="9525">
                      <a:noFill/>
                      <a:miter lim="800000"/>
                      <a:headEnd/>
                      <a:tailEnd/>
                    </a:ln>
                  </pic:spPr>
                </pic:pic>
              </a:graphicData>
            </a:graphic>
          </wp:anchor>
        </w:drawing>
      </w:r>
      <w:r>
        <w:rPr>
          <w:rFonts w:hint="eastAsia"/>
          <w:noProof/>
          <w:szCs w:val="21"/>
        </w:rPr>
        <w:drawing>
          <wp:anchor distT="0" distB="0" distL="114300" distR="114300" simplePos="0" relativeHeight="251682816" behindDoc="1" locked="0" layoutInCell="1" allowOverlap="1">
            <wp:simplePos x="0" y="0"/>
            <wp:positionH relativeFrom="column">
              <wp:posOffset>-160020</wp:posOffset>
            </wp:positionH>
            <wp:positionV relativeFrom="paragraph">
              <wp:posOffset>31750</wp:posOffset>
            </wp:positionV>
            <wp:extent cx="418465" cy="401955"/>
            <wp:effectExtent l="19050" t="0" r="635" b="0"/>
            <wp:wrapTight wrapText="bothSides">
              <wp:wrapPolygon edited="0">
                <wp:start x="-983" y="0"/>
                <wp:lineTo x="-983" y="20474"/>
                <wp:lineTo x="21633" y="20474"/>
                <wp:lineTo x="21633" y="0"/>
                <wp:lineTo x="-983" y="0"/>
              </wp:wrapPolygon>
            </wp:wrapTight>
            <wp:docPr id="13" name="图片 141" descr="http://pic16.nipic.com/20110922/8337715_112205622000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http://pic16.nipic.com/20110922/8337715_112205622000_2.jpg"/>
                    <pic:cNvPicPr>
                      <a:picLocks noChangeAspect="1" noChangeArrowheads="1"/>
                    </pic:cNvPicPr>
                  </pic:nvPicPr>
                  <pic:blipFill>
                    <a:blip r:embed="rId21" cstate="print"/>
                    <a:srcRect/>
                    <a:stretch>
                      <a:fillRect/>
                    </a:stretch>
                  </pic:blipFill>
                  <pic:spPr bwMode="auto">
                    <a:xfrm>
                      <a:off x="0" y="0"/>
                      <a:ext cx="418465" cy="401955"/>
                    </a:xfrm>
                    <a:prstGeom prst="rect">
                      <a:avLst/>
                    </a:prstGeom>
                    <a:noFill/>
                    <a:ln w="9525">
                      <a:noFill/>
                      <a:miter lim="800000"/>
                      <a:headEnd/>
                      <a:tailEnd/>
                    </a:ln>
                  </pic:spPr>
                </pic:pic>
              </a:graphicData>
            </a:graphic>
          </wp:anchor>
        </w:drawing>
      </w:r>
      <w:r>
        <w:rPr>
          <w:rFonts w:hint="eastAsia"/>
          <w:noProof/>
          <w:szCs w:val="21"/>
        </w:rPr>
        <w:drawing>
          <wp:anchor distT="0" distB="0" distL="114300" distR="114300" simplePos="0" relativeHeight="251671552" behindDoc="0" locked="0" layoutInCell="1" allowOverlap="1">
            <wp:simplePos x="0" y="0"/>
            <wp:positionH relativeFrom="column">
              <wp:posOffset>154305</wp:posOffset>
            </wp:positionH>
            <wp:positionV relativeFrom="paragraph">
              <wp:posOffset>24130</wp:posOffset>
            </wp:positionV>
            <wp:extent cx="536575" cy="460375"/>
            <wp:effectExtent l="19050" t="0" r="0" b="0"/>
            <wp:wrapSquare wrapText="bothSides"/>
            <wp:docPr id="5" name="图片 145" descr="http://imgsrc.baidu.com/baike/pic/item/b6045da9d4d35bb11f17a2e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http://imgsrc.baidu.com/baike/pic/item/b6045da9d4d35bb11f17a2e0.jpg"/>
                    <pic:cNvPicPr>
                      <a:picLocks noChangeAspect="1" noChangeArrowheads="1"/>
                    </pic:cNvPicPr>
                  </pic:nvPicPr>
                  <pic:blipFill>
                    <a:blip r:embed="rId20" cstate="print"/>
                    <a:srcRect/>
                    <a:stretch>
                      <a:fillRect/>
                    </a:stretch>
                  </pic:blipFill>
                  <pic:spPr bwMode="auto">
                    <a:xfrm>
                      <a:off x="0" y="0"/>
                      <a:ext cx="536575" cy="460375"/>
                    </a:xfrm>
                    <a:prstGeom prst="rect">
                      <a:avLst/>
                    </a:prstGeom>
                    <a:noFill/>
                    <a:ln w="9525">
                      <a:noFill/>
                      <a:miter lim="800000"/>
                      <a:headEnd/>
                      <a:tailEnd/>
                    </a:ln>
                  </pic:spPr>
                </pic:pic>
              </a:graphicData>
            </a:graphic>
          </wp:anchor>
        </w:drawing>
      </w:r>
    </w:p>
    <w:p w:rsidR="00AA4CB5" w:rsidRPr="00AA4CB5" w:rsidRDefault="00AA4CB5" w:rsidP="00AA4CB5">
      <w:pPr>
        <w:spacing w:line="280" w:lineRule="exact"/>
        <w:rPr>
          <w:rFonts w:hint="eastAsia"/>
          <w:szCs w:val="21"/>
        </w:rPr>
      </w:pPr>
    </w:p>
    <w:p w:rsidR="009240E3" w:rsidRPr="00AA4CB5" w:rsidRDefault="009240E3" w:rsidP="00AA4CB5">
      <w:pPr>
        <w:spacing w:line="280" w:lineRule="exact"/>
        <w:rPr>
          <w:rFonts w:hint="eastAsia"/>
          <w:szCs w:val="21"/>
        </w:rPr>
      </w:pPr>
    </w:p>
    <w:p w:rsidR="009240E3" w:rsidRPr="00AA4CB5" w:rsidRDefault="009B54EC" w:rsidP="00AA4CB5">
      <w:pPr>
        <w:spacing w:line="280" w:lineRule="exact"/>
        <w:rPr>
          <w:rFonts w:hint="eastAsia"/>
          <w:szCs w:val="21"/>
        </w:rPr>
      </w:pPr>
      <w:r>
        <w:rPr>
          <w:rFonts w:hint="eastAsia"/>
          <w:szCs w:val="21"/>
        </w:rPr>
        <w:t>I see some fruit.Look!Four _____,_______strawberries,some _______ and one_______.I like ______them all.</w:t>
      </w:r>
    </w:p>
    <w:p w:rsidR="00595BF7" w:rsidRPr="00A121D9" w:rsidRDefault="00595BF7" w:rsidP="00595BF7">
      <w:pPr>
        <w:spacing w:line="600" w:lineRule="exact"/>
        <w:rPr>
          <w:rFonts w:ascii="英文手写" w:hAnsi="英文手写" w:hint="eastAsia"/>
          <w:szCs w:val="21"/>
        </w:rPr>
      </w:pPr>
      <w:r w:rsidRPr="00A121D9">
        <w:rPr>
          <w:rFonts w:ascii="英文手写" w:hAnsi="英文手写" w:hint="eastAsia"/>
          <w:noProof/>
          <w:szCs w:val="21"/>
        </w:rPr>
        <w:pict>
          <v:group id="_x0000_s1052" style="position:absolute;left:0;text-align:left;margin-left:-3.95pt;margin-top:9.4pt;width:383.85pt;height:22.45pt;z-index:-251624448" coordorigin="1487,175" coordsize="9495,449">
            <v:shapetype id="_x0000_t32" coordsize="21600,21600" o:spt="32" o:oned="t" path="m,l21600,21600e" filled="f">
              <v:path arrowok="t" fillok="f" o:connecttype="none"/>
              <o:lock v:ext="edit" shapetype="t"/>
            </v:shapetype>
            <v:shape id="_x0000_s1053" type="#_x0000_t32" style="position:absolute;left:1513;top:175;width:9390;height:0" o:connectortype="elbow" adj="-3480,-1,-3480" strokecolor="#a5a5a5"/>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54" type="#_x0000_t34" style="position:absolute;left:1513;top:314;width:9390;height:1" o:connectortype="elbow" adj=",-49248000,-2001" strokecolor="#404040"/>
            <v:shape id="_x0000_s1055" type="#_x0000_t32" style="position:absolute;left:1513;top:475;width:9469;height:0" o:connectortype="elbow" adj="-3451,-1,-3451" strokecolor="#bfbfbf"/>
            <v:shape id="_x0000_s1056" type="#_x0000_t32" style="position:absolute;left:1487;top:624;width:9390;height:0" o:connectortype="elbow" adj="-3480,-1,-3480" strokecolor="#404040"/>
          </v:group>
        </w:pict>
      </w:r>
      <w:r>
        <w:rPr>
          <w:rFonts w:ascii="英文手写" w:hAnsi="英文手写" w:hint="eastAsia"/>
          <w:szCs w:val="21"/>
        </w:rPr>
        <w:t xml:space="preserve"> An  apple  a  day,  keeps  the  doctor  away !     </w:t>
      </w:r>
      <w:r w:rsidRPr="005C1A75">
        <w:rPr>
          <w:rFonts w:ascii="英文手写" w:hAnsi="英文手写"/>
          <w:szCs w:val="21"/>
        </w:rPr>
        <w:t xml:space="preserve"> </w:t>
      </w:r>
    </w:p>
    <w:p w:rsidR="00595BF7" w:rsidRPr="00A121D9" w:rsidRDefault="00595BF7" w:rsidP="00595BF7">
      <w:pPr>
        <w:spacing w:line="600" w:lineRule="exact"/>
        <w:rPr>
          <w:rFonts w:ascii="英文手写" w:hAnsi="英文手写" w:hint="eastAsia"/>
          <w:szCs w:val="21"/>
        </w:rPr>
      </w:pPr>
      <w:r w:rsidRPr="00A121D9">
        <w:rPr>
          <w:rFonts w:ascii="英文手写" w:hAnsi="英文手写" w:hint="eastAsia"/>
          <w:noProof/>
          <w:szCs w:val="21"/>
        </w:rPr>
        <w:pict>
          <v:group id="_x0000_s1042" style="position:absolute;left:0;text-align:left;margin-left:-.95pt;margin-top:9.1pt;width:383.85pt;height:22.45pt;z-index:-251626496" coordorigin="1487,175" coordsize="9495,449">
            <v:shape id="_x0000_s1043" type="#_x0000_t32" style="position:absolute;left:1513;top:175;width:9390;height:0" o:connectortype="elbow" adj="-3480,-1,-3480" strokecolor="#a5a5a5"/>
            <v:shape id="_x0000_s1044" type="#_x0000_t34" style="position:absolute;left:1513;top:314;width:9390;height:1" o:connectortype="elbow" adj=",-49248000,-2001" strokecolor="#404040"/>
            <v:shape id="_x0000_s1045" type="#_x0000_t32" style="position:absolute;left:1513;top:475;width:9469;height:0" o:connectortype="elbow" adj="-3451,-1,-3451" strokecolor="#bfbfbf"/>
            <v:shape id="_x0000_s1046" type="#_x0000_t32" style="position:absolute;left:1487;top:624;width:9390;height:0" o:connectortype="elbow" adj="-3480,-1,-3480" strokecolor="#404040"/>
          </v:group>
        </w:pict>
      </w:r>
      <w:r>
        <w:rPr>
          <w:rFonts w:ascii="英文手写" w:hAnsi="英文手写" w:hint="eastAsia"/>
          <w:noProof/>
          <w:szCs w:val="21"/>
        </w:rPr>
        <w:t xml:space="preserve"> _Honey ,  let</w:t>
      </w:r>
      <w:r>
        <w:rPr>
          <w:rFonts w:ascii="英文手写" w:hAnsi="英文手写"/>
          <w:noProof/>
          <w:szCs w:val="21"/>
        </w:rPr>
        <w:t>’</w:t>
      </w:r>
      <w:r>
        <w:rPr>
          <w:rFonts w:ascii="英文手写" w:hAnsi="英文手写" w:hint="eastAsia"/>
          <w:noProof/>
          <w:szCs w:val="21"/>
        </w:rPr>
        <w:t>s  buy  some  fruit . Do  you  like  oranges  ?</w:t>
      </w:r>
    </w:p>
    <w:p w:rsidR="00595BF7" w:rsidRPr="00A121D9" w:rsidRDefault="00595BF7" w:rsidP="00595BF7">
      <w:pPr>
        <w:spacing w:line="600" w:lineRule="exact"/>
        <w:rPr>
          <w:rFonts w:ascii="英文手写" w:hAnsi="英文手写" w:hint="eastAsia"/>
          <w:szCs w:val="21"/>
        </w:rPr>
      </w:pPr>
      <w:r w:rsidRPr="00A121D9">
        <w:rPr>
          <w:rFonts w:ascii="英文手写" w:hAnsi="英文手写" w:hint="eastAsia"/>
          <w:noProof/>
          <w:szCs w:val="21"/>
        </w:rPr>
        <w:pict>
          <v:group id="_x0000_s1047" style="position:absolute;left:0;text-align:left;margin-left:-.2pt;margin-top:9.1pt;width:383.85pt;height:22.45pt;z-index:-251625472" coordorigin="1487,175" coordsize="9495,449">
            <v:shape id="_x0000_s1048" type="#_x0000_t32" style="position:absolute;left:1513;top:175;width:9390;height:0" o:connectortype="elbow" adj="-3480,-1,-3480" strokecolor="#a5a5a5"/>
            <v:shape id="_x0000_s1049" type="#_x0000_t34" style="position:absolute;left:1513;top:314;width:9390;height:1" o:connectortype="elbow" adj=",-49248000,-2001" strokecolor="#404040"/>
            <v:shape id="_x0000_s1050" type="#_x0000_t32" style="position:absolute;left:1513;top:475;width:9469;height:0" o:connectortype="elbow" adj="-3451,-1,-3451" strokecolor="#bfbfbf"/>
            <v:shape id="_x0000_s1051" type="#_x0000_t32" style="position:absolute;left:1487;top:624;width:9390;height:0" o:connectortype="elbow" adj="-3480,-1,-3480" strokecolor="#404040"/>
          </v:group>
        </w:pict>
      </w:r>
      <w:r>
        <w:rPr>
          <w:rFonts w:ascii="英文手写" w:hAnsi="英文手写" w:hint="eastAsia"/>
          <w:noProof/>
          <w:szCs w:val="21"/>
        </w:rPr>
        <w:t xml:space="preserve">  No,I don</w:t>
      </w:r>
      <w:r>
        <w:rPr>
          <w:rFonts w:ascii="英文手写" w:hAnsi="英文手写"/>
          <w:noProof/>
          <w:szCs w:val="21"/>
        </w:rPr>
        <w:t>’</w:t>
      </w:r>
      <w:r>
        <w:rPr>
          <w:rFonts w:ascii="英文手写" w:hAnsi="英文手写" w:hint="eastAsia"/>
          <w:noProof/>
          <w:szCs w:val="21"/>
        </w:rPr>
        <w:t xml:space="preserve">t. </w:t>
      </w:r>
      <w:r w:rsidR="009F5B5A">
        <w:rPr>
          <w:rFonts w:ascii="英文手写" w:hAnsi="英文手写" w:hint="eastAsia"/>
          <w:noProof/>
          <w:szCs w:val="21"/>
        </w:rPr>
        <w:t xml:space="preserve"> </w:t>
      </w:r>
      <w:r>
        <w:rPr>
          <w:rFonts w:ascii="英文手写" w:hAnsi="英文手写" w:hint="eastAsia"/>
          <w:noProof/>
          <w:szCs w:val="21"/>
        </w:rPr>
        <w:t xml:space="preserve">I </w:t>
      </w:r>
      <w:r w:rsidR="009F5B5A">
        <w:rPr>
          <w:rFonts w:ascii="英文手写" w:hAnsi="英文手写" w:hint="eastAsia"/>
          <w:noProof/>
          <w:szCs w:val="21"/>
        </w:rPr>
        <w:t xml:space="preserve"> </w:t>
      </w:r>
      <w:r>
        <w:rPr>
          <w:rFonts w:ascii="英文手写" w:hAnsi="英文手写" w:hint="eastAsia"/>
          <w:noProof/>
          <w:szCs w:val="21"/>
        </w:rPr>
        <w:t xml:space="preserve">like </w:t>
      </w:r>
      <w:r w:rsidR="009F5B5A">
        <w:rPr>
          <w:rFonts w:ascii="英文手写" w:hAnsi="英文手写" w:hint="eastAsia"/>
          <w:noProof/>
          <w:szCs w:val="21"/>
        </w:rPr>
        <w:t xml:space="preserve"> </w:t>
      </w:r>
      <w:r>
        <w:rPr>
          <w:rFonts w:ascii="英文手写" w:hAnsi="英文手写" w:hint="eastAsia"/>
          <w:noProof/>
          <w:szCs w:val="21"/>
        </w:rPr>
        <w:t>apples.    Do</w:t>
      </w:r>
      <w:r w:rsidR="009F5B5A">
        <w:rPr>
          <w:rFonts w:ascii="英文手写" w:hAnsi="英文手写" w:hint="eastAsia"/>
          <w:noProof/>
          <w:szCs w:val="21"/>
        </w:rPr>
        <w:t xml:space="preserve"> </w:t>
      </w:r>
      <w:r>
        <w:rPr>
          <w:rFonts w:ascii="英文手写" w:hAnsi="英文手写" w:hint="eastAsia"/>
          <w:noProof/>
          <w:szCs w:val="21"/>
        </w:rPr>
        <w:t xml:space="preserve"> you </w:t>
      </w:r>
      <w:r w:rsidR="009F5B5A">
        <w:rPr>
          <w:rFonts w:ascii="英文手写" w:hAnsi="英文手写" w:hint="eastAsia"/>
          <w:noProof/>
          <w:szCs w:val="21"/>
        </w:rPr>
        <w:t xml:space="preserve"> </w:t>
      </w:r>
      <w:r>
        <w:rPr>
          <w:rFonts w:ascii="英文手写" w:hAnsi="英文手写" w:hint="eastAsia"/>
          <w:noProof/>
          <w:szCs w:val="21"/>
        </w:rPr>
        <w:t>like pears?  Yes,I do.</w:t>
      </w:r>
    </w:p>
    <w:p w:rsidR="00595BF7" w:rsidRPr="00A121D9" w:rsidRDefault="00595BF7" w:rsidP="00595BF7">
      <w:pPr>
        <w:spacing w:line="600" w:lineRule="exact"/>
        <w:rPr>
          <w:rFonts w:ascii="英文手写" w:hAnsi="英文手写" w:hint="eastAsia"/>
          <w:szCs w:val="21"/>
        </w:rPr>
      </w:pPr>
      <w:r>
        <w:rPr>
          <w:rFonts w:ascii="英文手写" w:hAnsi="英文手写" w:hint="eastAsia"/>
          <w:noProof/>
          <w:szCs w:val="21"/>
        </w:rPr>
        <w:pict>
          <v:group id="_x0000_s1057" style="position:absolute;left:0;text-align:left;margin-left:-5.1pt;margin-top:9.3pt;width:383.85pt;height:22.45pt;z-index:-251623424" coordorigin="1487,175" coordsize="9495,449">
            <v:shape id="_x0000_s1058" type="#_x0000_t32" style="position:absolute;left:1513;top:175;width:9390;height:0" o:connectortype="elbow" adj="-3480,-1,-3480" strokecolor="#a5a5a5"/>
            <v:shape id="_x0000_s1059" type="#_x0000_t34" style="position:absolute;left:1513;top:314;width:9390;height:1" o:connectortype="elbow" adj=",-49248000,-2001" strokecolor="#404040"/>
            <v:shape id="_x0000_s1060" type="#_x0000_t32" style="position:absolute;left:1513;top:475;width:9469;height:0" o:connectortype="elbow" adj="-3451,-1,-3451" strokecolor="#bfbfbf"/>
            <v:shape id="_x0000_s1061" type="#_x0000_t32" style="position:absolute;left:1487;top:624;width:9390;height:0" o:connectortype="elbow" adj="-3480,-1,-3480" strokecolor="#404040"/>
          </v:group>
        </w:pict>
      </w:r>
      <w:r>
        <w:rPr>
          <w:rFonts w:ascii="英文手写" w:hAnsi="英文手写" w:hint="eastAsia"/>
          <w:szCs w:val="21"/>
        </w:rPr>
        <w:t>apple  pear  orange  banana. fun  run  duck  under  cut  up</w:t>
      </w:r>
    </w:p>
    <w:p w:rsidR="00595BF7" w:rsidRPr="00A121D9" w:rsidRDefault="00595BF7" w:rsidP="00595BF7">
      <w:pPr>
        <w:spacing w:line="600" w:lineRule="exact"/>
        <w:rPr>
          <w:rFonts w:ascii="英文手写" w:hAnsi="英文手写" w:hint="eastAsia"/>
          <w:szCs w:val="21"/>
        </w:rPr>
      </w:pPr>
      <w:r>
        <w:rPr>
          <w:rFonts w:ascii="英文手写" w:hAnsi="英文手写" w:hint="eastAsia"/>
          <w:noProof/>
          <w:szCs w:val="21"/>
        </w:rPr>
        <w:pict>
          <v:group id="_x0000_s1062" style="position:absolute;left:0;text-align:left;margin-left:-6.2pt;margin-top:9.4pt;width:383.85pt;height:22.45pt;z-index:-251622400" coordorigin="1487,175" coordsize="9495,449">
            <v:shape id="_x0000_s1063" type="#_x0000_t32" style="position:absolute;left:1513;top:175;width:9390;height:0" o:connectortype="elbow" adj="-3480,-1,-3480" strokecolor="#a5a5a5"/>
            <v:shape id="_x0000_s1064" type="#_x0000_t34" style="position:absolute;left:1513;top:314;width:9390;height:1" o:connectortype="elbow" adj=",-49248000,-2001" strokecolor="#404040"/>
            <v:shape id="_x0000_s1065" type="#_x0000_t32" style="position:absolute;left:1513;top:475;width:9469;height:0" o:connectortype="elbow" adj="-3451,-1,-3451" strokecolor="#bfbfbf"/>
            <v:shape id="_x0000_s1066" type="#_x0000_t32" style="position:absolute;left:1487;top:624;width:9390;height:0" o:connectortype="elbow" adj="-3480,-1,-3480" strokecolor="#404040"/>
          </v:group>
        </w:pict>
      </w:r>
      <w:r>
        <w:rPr>
          <w:rFonts w:ascii="英文手写" w:hAnsi="英文手写" w:hint="eastAsia"/>
          <w:szCs w:val="21"/>
        </w:rPr>
        <w:t>Have some grapes. Thanks.I like grapes. Sorry.I don</w:t>
      </w:r>
      <w:r>
        <w:rPr>
          <w:rFonts w:ascii="英文手写" w:hAnsi="英文手写"/>
          <w:szCs w:val="21"/>
        </w:rPr>
        <w:t>’</w:t>
      </w:r>
      <w:r>
        <w:rPr>
          <w:rFonts w:ascii="英文手写" w:hAnsi="英文手写" w:hint="eastAsia"/>
          <w:szCs w:val="21"/>
        </w:rPr>
        <w:t>t  like grapes</w:t>
      </w:r>
    </w:p>
    <w:p w:rsidR="00595BF7" w:rsidRDefault="00595BF7" w:rsidP="00595BF7">
      <w:pPr>
        <w:spacing w:line="600" w:lineRule="exact"/>
        <w:rPr>
          <w:rFonts w:ascii="英文手写" w:hAnsi="英文手写" w:hint="eastAsia"/>
          <w:szCs w:val="21"/>
        </w:rPr>
      </w:pPr>
      <w:r>
        <w:rPr>
          <w:rFonts w:ascii="英文手写" w:hAnsi="英文手写"/>
          <w:noProof/>
          <w:szCs w:val="21"/>
        </w:rPr>
        <w:pict>
          <v:group id="_x0000_s1092" style="position:absolute;left:0;text-align:left;margin-left:-4.45pt;margin-top:159.05pt;width:383.85pt;height:22.45pt;z-index:-251616256" coordorigin="1487,175" coordsize="9495,449">
            <v:shape id="_x0000_s1093" type="#_x0000_t32" style="position:absolute;left:1513;top:175;width:9390;height:0" o:connectortype="elbow" adj="-3480,-1,-3480" strokecolor="#a5a5a5"/>
            <v:shape id="_x0000_s1094" type="#_x0000_t34" style="position:absolute;left:1513;top:314;width:9390;height:1" o:connectortype="elbow" adj=",-49248000,-2001" strokecolor="#404040"/>
            <v:shape id="_x0000_s1095" type="#_x0000_t32" style="position:absolute;left:1513;top:475;width:9469;height:0" o:connectortype="elbow" adj="-3451,-1,-3451" strokecolor="#bfbfbf"/>
            <v:shape id="_x0000_s1096" type="#_x0000_t32" style="position:absolute;left:1487;top:624;width:9390;height:0" o:connectortype="elbow" adj="-3480,-1,-3480" strokecolor="#404040"/>
          </v:group>
        </w:pict>
      </w:r>
      <w:r>
        <w:rPr>
          <w:rFonts w:ascii="英文手写" w:hAnsi="英文手写"/>
          <w:noProof/>
          <w:szCs w:val="21"/>
        </w:rPr>
        <w:pict>
          <v:group id="_x0000_s1087" style="position:absolute;left:0;text-align:left;margin-left:-5.5pt;margin-top:129.1pt;width:383.85pt;height:22.45pt;z-index:-251617280" coordorigin="1487,175" coordsize="9495,449">
            <v:shape id="_x0000_s1088" type="#_x0000_t32" style="position:absolute;left:1513;top:175;width:9390;height:0" o:connectortype="elbow" adj="-3480,-1,-3480" strokecolor="#a5a5a5"/>
            <v:shape id="_x0000_s1089" type="#_x0000_t34" style="position:absolute;left:1513;top:314;width:9390;height:1" o:connectortype="elbow" adj=",-49248000,-2001" strokecolor="#404040"/>
            <v:shape id="_x0000_s1090" type="#_x0000_t32" style="position:absolute;left:1513;top:475;width:9469;height:0" o:connectortype="elbow" adj="-3451,-1,-3451" strokecolor="#bfbfbf"/>
            <v:shape id="_x0000_s1091" type="#_x0000_t32" style="position:absolute;left:1487;top:624;width:9390;height:0" o:connectortype="elbow" adj="-3480,-1,-3480" strokecolor="#404040"/>
          </v:group>
        </w:pict>
      </w:r>
      <w:r>
        <w:rPr>
          <w:rFonts w:ascii="英文手写" w:hAnsi="英文手写"/>
          <w:noProof/>
          <w:szCs w:val="21"/>
        </w:rPr>
        <w:pict>
          <v:group id="_x0000_s1082" style="position:absolute;left:0;text-align:left;margin-left:-3.95pt;margin-top:99.15pt;width:383.85pt;height:22.45pt;z-index:-251618304" coordorigin="1487,175" coordsize="9495,449">
            <v:shape id="_x0000_s1083" type="#_x0000_t32" style="position:absolute;left:1513;top:175;width:9390;height:0" o:connectortype="elbow" adj="-3480,-1,-3480" strokecolor="#a5a5a5"/>
            <v:shape id="_x0000_s1084" type="#_x0000_t34" style="position:absolute;left:1513;top:314;width:9390;height:1" o:connectortype="elbow" adj=",-49248000,-2001" strokecolor="#404040"/>
            <v:shape id="_x0000_s1085" type="#_x0000_t32" style="position:absolute;left:1513;top:475;width:9469;height:0" o:connectortype="elbow" adj="-3451,-1,-3451" strokecolor="#bfbfbf"/>
            <v:shape id="_x0000_s1086" type="#_x0000_t32" style="position:absolute;left:1487;top:624;width:9390;height:0" o:connectortype="elbow" adj="-3480,-1,-3480" strokecolor="#404040"/>
          </v:group>
        </w:pict>
      </w:r>
      <w:r>
        <w:rPr>
          <w:rFonts w:ascii="英文手写" w:hAnsi="英文手写"/>
          <w:noProof/>
          <w:szCs w:val="21"/>
        </w:rPr>
        <w:pict>
          <v:group id="_x0000_s1077" style="position:absolute;left:0;text-align:left;margin-left:-5.1pt;margin-top:68.65pt;width:383.85pt;height:22.45pt;z-index:-251619328" coordorigin="1487,175" coordsize="9495,449">
            <v:shape id="_x0000_s1078" type="#_x0000_t32" style="position:absolute;left:1513;top:175;width:9390;height:0" o:connectortype="elbow" adj="-3480,-1,-3480" strokecolor="#a5a5a5"/>
            <v:shape id="_x0000_s1079" type="#_x0000_t34" style="position:absolute;left:1513;top:314;width:9390;height:1" o:connectortype="elbow" adj=",-49248000,-2001" strokecolor="#404040"/>
            <v:shape id="_x0000_s1080" type="#_x0000_t32" style="position:absolute;left:1513;top:475;width:9469;height:0" o:connectortype="elbow" adj="-3451,-1,-3451" strokecolor="#bfbfbf"/>
            <v:shape id="_x0000_s1081" type="#_x0000_t32" style="position:absolute;left:1487;top:624;width:9390;height:0" o:connectortype="elbow" adj="-3480,-1,-3480" strokecolor="#404040"/>
          </v:group>
        </w:pict>
      </w:r>
      <w:r w:rsidRPr="00BA330F">
        <w:rPr>
          <w:rFonts w:ascii="英文手写" w:hAnsi="英文手写"/>
          <w:noProof/>
          <w:szCs w:val="21"/>
        </w:rPr>
        <w:pict>
          <v:group id="_x0000_s1067" style="position:absolute;left:0;text-align:left;margin-left:-5.15pt;margin-top:9.45pt;width:383.85pt;height:22.45pt;z-index:-251621376" coordorigin="1487,175" coordsize="9495,449">
            <v:shape id="_x0000_s1068" type="#_x0000_t32" style="position:absolute;left:1513;top:175;width:9390;height:0" o:connectortype="elbow" adj="-3480,-1,-3480" strokecolor="#a5a5a5"/>
            <v:shape id="_x0000_s1069" type="#_x0000_t34" style="position:absolute;left:1513;top:314;width:9390;height:1" o:connectortype="elbow" adj=",-49248000,-2001" strokecolor="#404040"/>
            <v:shape id="_x0000_s1070" type="#_x0000_t32" style="position:absolute;left:1513;top:475;width:9469;height:0" o:connectortype="elbow" adj="-3451,-1,-3451" strokecolor="#bfbfbf"/>
            <v:shape id="_x0000_s1071" type="#_x0000_t32" style="position:absolute;left:1487;top:624;width:9390;height:0" o:connectortype="elbow" adj="-3480,-1,-3480" strokecolor="#404040"/>
          </v:group>
        </w:pict>
      </w:r>
      <w:r w:rsidRPr="00BA330F">
        <w:rPr>
          <w:rFonts w:ascii="英文手写" w:hAnsi="英文手写"/>
          <w:noProof/>
          <w:szCs w:val="21"/>
        </w:rPr>
        <w:pict>
          <v:group id="_x0000_s1072" style="position:absolute;left:0;text-align:left;margin-left:-6.55pt;margin-top:39.55pt;width:383.85pt;height:22.45pt;z-index:-251620352" coordorigin="1487,175" coordsize="9495,449">
            <v:shape id="_x0000_s1073" type="#_x0000_t32" style="position:absolute;left:1513;top:175;width:9390;height:0" o:connectortype="elbow" adj="-3480,-1,-3480" strokecolor="#a5a5a5"/>
            <v:shape id="_x0000_s1074" type="#_x0000_t34" style="position:absolute;left:1513;top:314;width:9390;height:1" o:connectortype="elbow" adj=",-49248000,-2001" strokecolor="#404040"/>
            <v:shape id="_x0000_s1075" type="#_x0000_t32" style="position:absolute;left:1513;top:475;width:9469;height:0" o:connectortype="elbow" adj="-3451,-1,-3451" strokecolor="#bfbfbf"/>
            <v:shape id="_x0000_s1076" type="#_x0000_t32" style="position:absolute;left:1487;top:624;width:9390;height:0" o:connectortype="elbow" adj="-3480,-1,-3480" strokecolor="#404040"/>
          </v:group>
        </w:pict>
      </w:r>
      <w:r w:rsidRPr="00BA330F">
        <w:rPr>
          <w:rFonts w:ascii="英文手写" w:hAnsi="英文手写"/>
          <w:szCs w:val="21"/>
        </w:rPr>
        <w:t>Can I have some bananas? Here you are</w:t>
      </w:r>
      <w:r>
        <w:rPr>
          <w:rFonts w:ascii="英文手写" w:hAnsi="英文手写" w:hint="eastAsia"/>
          <w:szCs w:val="21"/>
        </w:rPr>
        <w:t xml:space="preserve">.  </w:t>
      </w:r>
      <w:r>
        <w:rPr>
          <w:rFonts w:ascii="英文手写" w:hAnsi="英文手写"/>
          <w:szCs w:val="21"/>
        </w:rPr>
        <w:t>W</w:t>
      </w:r>
      <w:r>
        <w:rPr>
          <w:rFonts w:ascii="英文手写" w:hAnsi="英文手写" w:hint="eastAsia"/>
          <w:szCs w:val="21"/>
        </w:rPr>
        <w:t>atermelon  strawberry</w:t>
      </w:r>
    </w:p>
    <w:p w:rsidR="00595BF7" w:rsidRDefault="00595BF7" w:rsidP="00595BF7">
      <w:pPr>
        <w:spacing w:line="600" w:lineRule="exact"/>
        <w:ind w:firstLineChars="50" w:firstLine="105"/>
        <w:rPr>
          <w:rFonts w:ascii="英文手写" w:hAnsi="英文手写" w:hint="eastAsia"/>
          <w:szCs w:val="21"/>
        </w:rPr>
      </w:pPr>
      <w:r>
        <w:rPr>
          <w:rFonts w:ascii="英文手写" w:hAnsi="英文手写" w:hint="eastAsia"/>
          <w:szCs w:val="21"/>
        </w:rPr>
        <w:t>grape    I don</w:t>
      </w:r>
      <w:r>
        <w:rPr>
          <w:rFonts w:ascii="英文手写" w:hAnsi="英文手写"/>
          <w:szCs w:val="21"/>
        </w:rPr>
        <w:t>’</w:t>
      </w:r>
      <w:r>
        <w:rPr>
          <w:rFonts w:ascii="英文手写" w:hAnsi="英文手写" w:hint="eastAsia"/>
          <w:szCs w:val="21"/>
        </w:rPr>
        <w:t>t  like  watermelons.    Me, neither.</w:t>
      </w:r>
    </w:p>
    <w:p w:rsidR="00595BF7" w:rsidRDefault="00595BF7" w:rsidP="00595BF7">
      <w:pPr>
        <w:spacing w:line="600" w:lineRule="exact"/>
        <w:ind w:firstLineChars="50" w:firstLine="105"/>
        <w:rPr>
          <w:rFonts w:ascii="英文手写" w:hAnsi="英文手写" w:hint="eastAsia"/>
          <w:szCs w:val="21"/>
        </w:rPr>
      </w:pPr>
      <w:r>
        <w:rPr>
          <w:rFonts w:ascii="英文手写" w:hAnsi="英文手写" w:hint="eastAsia"/>
          <w:szCs w:val="21"/>
        </w:rPr>
        <w:t>Do you like grapes? They taste really good.Do you like oranges?</w:t>
      </w:r>
    </w:p>
    <w:p w:rsidR="00595BF7" w:rsidRDefault="00595BF7" w:rsidP="00595BF7">
      <w:pPr>
        <w:spacing w:line="600" w:lineRule="exact"/>
        <w:ind w:firstLineChars="50" w:firstLine="105"/>
        <w:rPr>
          <w:rFonts w:ascii="英文手写" w:hAnsi="英文手写" w:hint="eastAsia"/>
          <w:szCs w:val="21"/>
        </w:rPr>
      </w:pPr>
      <w:r>
        <w:rPr>
          <w:rFonts w:ascii="英文手写" w:hAnsi="英文手写" w:hint="eastAsia"/>
          <w:szCs w:val="21"/>
        </w:rPr>
        <w:t>No,</w:t>
      </w:r>
      <w:r w:rsidR="009F5B5A">
        <w:rPr>
          <w:rFonts w:ascii="英文手写" w:hAnsi="英文手写" w:hint="eastAsia"/>
          <w:szCs w:val="21"/>
        </w:rPr>
        <w:t xml:space="preserve"> </w:t>
      </w:r>
      <w:r>
        <w:rPr>
          <w:rFonts w:ascii="英文手写" w:hAnsi="英文手写" w:hint="eastAsia"/>
          <w:szCs w:val="21"/>
        </w:rPr>
        <w:t xml:space="preserve">but </w:t>
      </w:r>
      <w:r w:rsidR="009F5B5A">
        <w:rPr>
          <w:rFonts w:ascii="英文手写" w:hAnsi="英文手写" w:hint="eastAsia"/>
          <w:szCs w:val="21"/>
        </w:rPr>
        <w:t xml:space="preserve"> </w:t>
      </w:r>
      <w:r>
        <w:rPr>
          <w:rFonts w:ascii="英文手写" w:hAnsi="英文手写" w:hint="eastAsia"/>
          <w:szCs w:val="21"/>
        </w:rPr>
        <w:t>I</w:t>
      </w:r>
      <w:r w:rsidR="009F5B5A">
        <w:rPr>
          <w:rFonts w:ascii="英文手写" w:hAnsi="英文手写" w:hint="eastAsia"/>
          <w:szCs w:val="21"/>
        </w:rPr>
        <w:t xml:space="preserve"> </w:t>
      </w:r>
      <w:r>
        <w:rPr>
          <w:rFonts w:ascii="英文手写" w:hAnsi="英文手写" w:hint="eastAsia"/>
          <w:szCs w:val="21"/>
        </w:rPr>
        <w:t xml:space="preserve"> should. Apples,</w:t>
      </w:r>
      <w:r w:rsidR="009F5B5A">
        <w:rPr>
          <w:rFonts w:ascii="英文手写" w:hAnsi="英文手写" w:hint="eastAsia"/>
          <w:szCs w:val="21"/>
        </w:rPr>
        <w:t xml:space="preserve"> </w:t>
      </w:r>
      <w:r>
        <w:rPr>
          <w:rFonts w:ascii="英文手写" w:hAnsi="英文手写" w:hint="eastAsia"/>
          <w:szCs w:val="21"/>
        </w:rPr>
        <w:t>watermelons,</w:t>
      </w:r>
      <w:r w:rsidR="009F5B5A">
        <w:rPr>
          <w:rFonts w:ascii="英文手写" w:hAnsi="英文手写" w:hint="eastAsia"/>
          <w:szCs w:val="21"/>
        </w:rPr>
        <w:t xml:space="preserve"> </w:t>
      </w:r>
      <w:r>
        <w:rPr>
          <w:rFonts w:ascii="英文手写" w:hAnsi="英文手写" w:hint="eastAsia"/>
          <w:szCs w:val="21"/>
        </w:rPr>
        <w:t>Strawberries,too---</w:t>
      </w:r>
    </w:p>
    <w:p w:rsidR="00595BF7" w:rsidRDefault="00595BF7" w:rsidP="00595BF7">
      <w:pPr>
        <w:spacing w:line="600" w:lineRule="exact"/>
        <w:ind w:firstLineChars="50" w:firstLine="105"/>
        <w:rPr>
          <w:rFonts w:ascii="英文手写" w:hAnsi="英文手写" w:hint="eastAsia"/>
          <w:szCs w:val="21"/>
        </w:rPr>
      </w:pPr>
      <w:r>
        <w:rPr>
          <w:rFonts w:ascii="英文手写" w:hAnsi="英文手写" w:hint="eastAsia"/>
          <w:szCs w:val="21"/>
        </w:rPr>
        <w:t>I</w:t>
      </w:r>
      <w:r w:rsidR="009F5B5A">
        <w:rPr>
          <w:rFonts w:ascii="英文手写" w:hAnsi="英文手写" w:hint="eastAsia"/>
          <w:szCs w:val="21"/>
        </w:rPr>
        <w:t xml:space="preserve">  </w:t>
      </w:r>
      <w:r>
        <w:rPr>
          <w:rFonts w:ascii="英文手写" w:hAnsi="英文手写" w:hint="eastAsia"/>
          <w:szCs w:val="21"/>
        </w:rPr>
        <w:t>like</w:t>
      </w:r>
      <w:r w:rsidR="009F5B5A">
        <w:rPr>
          <w:rFonts w:ascii="英文手写" w:hAnsi="英文手写" w:hint="eastAsia"/>
          <w:szCs w:val="21"/>
        </w:rPr>
        <w:t xml:space="preserve"> them all.  How about   you?</w:t>
      </w:r>
    </w:p>
    <w:p w:rsidR="009F5B5A" w:rsidRDefault="009F5B5A" w:rsidP="00595BF7">
      <w:pPr>
        <w:spacing w:line="600" w:lineRule="exact"/>
        <w:ind w:firstLineChars="50" w:firstLine="105"/>
        <w:rPr>
          <w:rFonts w:ascii="英文手写" w:hAnsi="英文手写" w:hint="eastAsia"/>
          <w:szCs w:val="21"/>
        </w:rPr>
      </w:pPr>
      <w:r>
        <w:rPr>
          <w:rFonts w:ascii="英文手写" w:hAnsi="英文手写" w:hint="eastAsia"/>
          <w:szCs w:val="21"/>
        </w:rPr>
        <w:t>Wow! 8 dollars!   It</w:t>
      </w:r>
      <w:r>
        <w:rPr>
          <w:rFonts w:ascii="英文手写" w:hAnsi="英文手写"/>
          <w:szCs w:val="21"/>
        </w:rPr>
        <w:t>’</w:t>
      </w:r>
      <w:r>
        <w:rPr>
          <w:rFonts w:ascii="英文手写" w:hAnsi="英文手写" w:hint="eastAsia"/>
          <w:szCs w:val="21"/>
        </w:rPr>
        <w:t>s cheap!   I want some chicken and a hot dog.</w:t>
      </w:r>
    </w:p>
    <w:p w:rsidR="009F5B5A" w:rsidRDefault="009F5B5A" w:rsidP="00595BF7">
      <w:pPr>
        <w:spacing w:line="600" w:lineRule="exact"/>
        <w:ind w:firstLineChars="50" w:firstLine="105"/>
        <w:rPr>
          <w:rFonts w:ascii="英文手写" w:hAnsi="英文手写" w:hint="eastAsia"/>
          <w:szCs w:val="21"/>
        </w:rPr>
      </w:pPr>
      <w:r>
        <w:rPr>
          <w:rFonts w:ascii="英文手写" w:hAnsi="英文手写"/>
          <w:noProof/>
          <w:szCs w:val="21"/>
        </w:rPr>
        <w:pict>
          <v:group id="_x0000_s1107" style="position:absolute;left:0;text-align:left;margin-left:-6.55pt;margin-top:39.55pt;width:383.85pt;height:22.45pt;z-index:-251613184" coordorigin="1487,175" coordsize="9495,449">
            <v:shape id="_x0000_s1108" type="#_x0000_t32" style="position:absolute;left:1513;top:175;width:9390;height:0" o:connectortype="elbow" adj="-3480,-1,-3480" strokecolor="#a5a5a5"/>
            <v:shape id="_x0000_s1109" type="#_x0000_t34" style="position:absolute;left:1513;top:314;width:9390;height:1" o:connectortype="elbow" adj=",-49248000,-2001" strokecolor="#404040"/>
            <v:shape id="_x0000_s1110" type="#_x0000_t32" style="position:absolute;left:1513;top:475;width:9469;height:0" o:connectortype="elbow" adj="-3451,-1,-3451" strokecolor="#bfbfbf"/>
            <v:shape id="_x0000_s1111" type="#_x0000_t32" style="position:absolute;left:1487;top:624;width:9390;height:0" o:connectortype="elbow" adj="-3480,-1,-3480" strokecolor="#404040"/>
          </v:group>
        </w:pict>
      </w:r>
      <w:r>
        <w:rPr>
          <w:rFonts w:ascii="英文手写" w:hAnsi="英文手写"/>
          <w:noProof/>
          <w:szCs w:val="21"/>
        </w:rPr>
        <w:pict>
          <v:group id="_x0000_s1097" style="position:absolute;left:0;text-align:left;margin-left:-7.15pt;margin-top:8.95pt;width:383.85pt;height:22.45pt;z-index:-251615232" coordorigin="1487,175" coordsize="9495,449">
            <v:shape id="_x0000_s1098" type="#_x0000_t32" style="position:absolute;left:1513;top:175;width:9390;height:0" o:connectortype="elbow" adj="-3480,-1,-3480" strokecolor="#a5a5a5"/>
            <v:shape id="_x0000_s1099" type="#_x0000_t34" style="position:absolute;left:1513;top:314;width:9390;height:1" o:connectortype="elbow" adj=",-49248000,-2001" strokecolor="#404040"/>
            <v:shape id="_x0000_s1100" type="#_x0000_t32" style="position:absolute;left:1513;top:475;width:9469;height:0" o:connectortype="elbow" adj="-3451,-1,-3451" strokecolor="#bfbfbf"/>
            <v:shape id="_x0000_s1101" type="#_x0000_t32" style="position:absolute;left:1487;top:624;width:9390;height:0" o:connectortype="elbow" adj="-3480,-1,-3480" strokecolor="#404040"/>
          </v:group>
        </w:pict>
      </w:r>
      <w:r>
        <w:rPr>
          <w:rFonts w:ascii="英文手写" w:hAnsi="英文手写" w:hint="eastAsia"/>
          <w:szCs w:val="21"/>
        </w:rPr>
        <w:t>I want some bananas ,oranges and  apples. Do you like milk?</w:t>
      </w:r>
      <w:r w:rsidRPr="009F5B5A">
        <w:rPr>
          <w:rFonts w:ascii="英文手写" w:hAnsi="英文手写" w:hint="eastAsia"/>
          <w:szCs w:val="21"/>
        </w:rPr>
        <w:t xml:space="preserve"> </w:t>
      </w:r>
      <w:r>
        <w:rPr>
          <w:rFonts w:ascii="英文手写" w:hAnsi="英文手写" w:hint="eastAsia"/>
          <w:szCs w:val="21"/>
        </w:rPr>
        <w:t>Yeah!  I like milk,juice and Coke. Doggy  bag please! No way!Oh,I</w:t>
      </w:r>
      <w:r>
        <w:rPr>
          <w:rFonts w:ascii="英文手写" w:hAnsi="英文手写"/>
          <w:szCs w:val="21"/>
        </w:rPr>
        <w:t>’</w:t>
      </w:r>
      <w:r>
        <w:rPr>
          <w:rFonts w:ascii="英文手写" w:hAnsi="英文手写" w:hint="eastAsia"/>
          <w:szCs w:val="21"/>
        </w:rPr>
        <w:t>m full.</w:t>
      </w:r>
    </w:p>
    <w:p w:rsidR="009F5B5A" w:rsidRDefault="002C1569" w:rsidP="00595BF7">
      <w:pPr>
        <w:spacing w:line="600" w:lineRule="exact"/>
        <w:ind w:firstLineChars="50" w:firstLine="105"/>
        <w:rPr>
          <w:rFonts w:ascii="英文手写" w:hAnsi="英文手写" w:hint="eastAsia"/>
          <w:szCs w:val="21"/>
        </w:rPr>
      </w:pPr>
      <w:r>
        <w:rPr>
          <w:rFonts w:ascii="英文手写" w:hAnsi="英文手写"/>
          <w:noProof/>
          <w:szCs w:val="21"/>
        </w:rPr>
        <w:pict>
          <v:group id="_x0000_s1189" style="position:absolute;left:0;text-align:left;margin-left:-.85pt;margin-top:458.65pt;width:383.85pt;height:22.45pt;z-index:-251591680" coordorigin="1487,175" coordsize="9495,449">
            <v:shape id="_x0000_s1190" type="#_x0000_t32" style="position:absolute;left:1513;top:175;width:9390;height:0" o:connectortype="elbow" adj="-3480,-1,-3480" strokecolor="#a5a5a5"/>
            <v:shape id="_x0000_s1191" type="#_x0000_t34" style="position:absolute;left:1513;top:314;width:9390;height:1" o:connectortype="elbow" adj=",-49248000,-2001" strokecolor="#404040"/>
            <v:shape id="_x0000_s1192" type="#_x0000_t32" style="position:absolute;left:1513;top:475;width:9469;height:0" o:connectortype="elbow" adj="-3451,-1,-3451" strokecolor="#bfbfbf"/>
            <v:shape id="_x0000_s1193" type="#_x0000_t32" style="position:absolute;left:1487;top:624;width:9390;height:0" o:connectortype="elbow" adj="-3480,-1,-3480" strokecolor="#404040"/>
          </v:group>
        </w:pict>
      </w:r>
      <w:r w:rsidR="00C56330">
        <w:rPr>
          <w:rFonts w:ascii="英文手写" w:hAnsi="英文手写"/>
          <w:noProof/>
          <w:szCs w:val="21"/>
        </w:rPr>
        <w:pict>
          <v:group id="_x0000_s1169" style="position:absolute;left:0;text-align:left;margin-left:-1.9pt;margin-top:338.25pt;width:383.85pt;height:22.45pt;z-index:-251595776" coordorigin="1487,175" coordsize="9495,449">
            <v:shape id="_x0000_s1170" type="#_x0000_t32" style="position:absolute;left:1513;top:175;width:9390;height:0" o:connectortype="elbow" adj="-3480,-1,-3480" strokecolor="#a5a5a5"/>
            <v:shape id="_x0000_s1171" type="#_x0000_t34" style="position:absolute;left:1513;top:314;width:9390;height:1" o:connectortype="elbow" adj=",-49248000,-2001" strokecolor="#404040"/>
            <v:shape id="_x0000_s1172" type="#_x0000_t32" style="position:absolute;left:1513;top:475;width:9469;height:0" o:connectortype="elbow" adj="-3451,-1,-3451" strokecolor="#bfbfbf"/>
            <v:shape id="_x0000_s1173" type="#_x0000_t32" style="position:absolute;left:1487;top:624;width:9390;height:0" o:connectortype="elbow" adj="-3480,-1,-3480" strokecolor="#404040"/>
          </v:group>
        </w:pict>
      </w:r>
      <w:r w:rsidR="00C56330">
        <w:rPr>
          <w:rFonts w:ascii="英文手写" w:hAnsi="英文手写"/>
          <w:noProof/>
          <w:szCs w:val="21"/>
        </w:rPr>
        <w:pict>
          <v:group id="_x0000_s1164" style="position:absolute;left:0;text-align:left;margin-left:-1.9pt;margin-top:308.85pt;width:383.85pt;height:22.45pt;z-index:-251596800" coordorigin="1487,175" coordsize="9495,449">
            <v:shape id="_x0000_s1165" type="#_x0000_t32" style="position:absolute;left:1513;top:175;width:9390;height:0" o:connectortype="elbow" adj="-3480,-1,-3480" strokecolor="#a5a5a5"/>
            <v:shape id="_x0000_s1166" type="#_x0000_t34" style="position:absolute;left:1513;top:314;width:9390;height:1" o:connectortype="elbow" adj=",-49248000,-2001" strokecolor="#404040"/>
            <v:shape id="_x0000_s1167" type="#_x0000_t32" style="position:absolute;left:1513;top:475;width:9469;height:0" o:connectortype="elbow" adj="-3451,-1,-3451" strokecolor="#bfbfbf"/>
            <v:shape id="_x0000_s1168" type="#_x0000_t32" style="position:absolute;left:1487;top:624;width:9390;height:0" o:connectortype="elbow" adj="-3480,-1,-3480" strokecolor="#404040"/>
          </v:group>
        </w:pict>
      </w:r>
      <w:r w:rsidR="00C56330">
        <w:rPr>
          <w:rFonts w:ascii="英文手写" w:hAnsi="英文手写"/>
          <w:noProof/>
          <w:szCs w:val="21"/>
        </w:rPr>
        <w:pict>
          <v:group id="_x0000_s1149" style="position:absolute;left:0;text-align:left;margin-left:-1.9pt;margin-top:218.4pt;width:383.85pt;height:22.45pt;z-index:-251599872" coordorigin="1487,175" coordsize="9495,449">
            <v:shape id="_x0000_s1150" type="#_x0000_t32" style="position:absolute;left:1513;top:175;width:9390;height:0" o:connectortype="elbow" adj="-3480,-1,-3480" strokecolor="#a5a5a5"/>
            <v:shape id="_x0000_s1151" type="#_x0000_t34" style="position:absolute;left:1513;top:314;width:9390;height:1" o:connectortype="elbow" adj=",-49248000,-2001" strokecolor="#404040"/>
            <v:shape id="_x0000_s1152" type="#_x0000_t32" style="position:absolute;left:1513;top:475;width:9469;height:0" o:connectortype="elbow" adj="-3451,-1,-3451" strokecolor="#bfbfbf"/>
            <v:shape id="_x0000_s1153" type="#_x0000_t32" style="position:absolute;left:1487;top:624;width:9390;height:0" o:connectortype="elbow" adj="-3480,-1,-3480" strokecolor="#404040"/>
          </v:group>
        </w:pict>
      </w:r>
      <w:r w:rsidR="00C56330">
        <w:rPr>
          <w:rFonts w:ascii="英文手写" w:hAnsi="英文手写"/>
          <w:noProof/>
          <w:szCs w:val="21"/>
        </w:rPr>
        <w:pict>
          <v:group id="_x0000_s1144" style="position:absolute;left:0;text-align:left;margin-left:-1.9pt;margin-top:188.45pt;width:383.85pt;height:22.45pt;z-index:-251600896" coordorigin="1487,175" coordsize="9495,449">
            <v:shape id="_x0000_s1145" type="#_x0000_t32" style="position:absolute;left:1513;top:175;width:9390;height:0" o:connectortype="elbow" adj="-3480,-1,-3480" strokecolor="#a5a5a5"/>
            <v:shape id="_x0000_s1146" type="#_x0000_t34" style="position:absolute;left:1513;top:314;width:9390;height:1" o:connectortype="elbow" adj=",-49248000,-2001" strokecolor="#404040"/>
            <v:shape id="_x0000_s1147" type="#_x0000_t32" style="position:absolute;left:1513;top:475;width:9469;height:0" o:connectortype="elbow" adj="-3451,-1,-3451" strokecolor="#bfbfbf"/>
            <v:shape id="_x0000_s1148" type="#_x0000_t32" style="position:absolute;left:1487;top:624;width:9390;height:0" o:connectortype="elbow" adj="-3480,-1,-3480" strokecolor="#404040"/>
          </v:group>
        </w:pict>
      </w:r>
      <w:r w:rsidR="009F5B5A">
        <w:rPr>
          <w:rFonts w:ascii="英文手写" w:hAnsi="英文手写"/>
          <w:noProof/>
          <w:szCs w:val="21"/>
        </w:rPr>
        <w:pict>
          <v:group id="_x0000_s1132" style="position:absolute;left:0;text-align:left;margin-left:-2.95pt;margin-top:158.55pt;width:383.85pt;height:22.45pt;z-index:-251608064" coordorigin="1487,175" coordsize="9495,449">
            <v:shape id="_x0000_s1133" type="#_x0000_t32" style="position:absolute;left:1513;top:175;width:9390;height:0" o:connectortype="elbow" adj="-3480,-1,-3480" strokecolor="#a5a5a5"/>
            <v:shape id="_x0000_s1134" type="#_x0000_t34" style="position:absolute;left:1513;top:314;width:9390;height:1" o:connectortype="elbow" adj=",-49248000,-2001" strokecolor="#404040"/>
            <v:shape id="_x0000_s1135" type="#_x0000_t32" style="position:absolute;left:1513;top:475;width:9469;height:0" o:connectortype="elbow" adj="-3451,-1,-3451" strokecolor="#bfbfbf"/>
            <v:shape id="_x0000_s1136" type="#_x0000_t32" style="position:absolute;left:1487;top:624;width:9390;height:0" o:connectortype="elbow" adj="-3480,-1,-3480" strokecolor="#404040"/>
          </v:group>
        </w:pict>
      </w:r>
      <w:r w:rsidR="009F5B5A">
        <w:rPr>
          <w:rFonts w:ascii="英文手写" w:hAnsi="英文手写"/>
          <w:noProof/>
          <w:szCs w:val="21"/>
        </w:rPr>
        <w:pict>
          <v:group id="_x0000_s1127" style="position:absolute;left:0;text-align:left;margin-left:-4pt;margin-top:129.75pt;width:383.85pt;height:22.45pt;z-index:-251609088" coordorigin="1487,175" coordsize="9495,449">
            <v:shape id="_x0000_s1128" type="#_x0000_t32" style="position:absolute;left:1513;top:175;width:9390;height:0" o:connectortype="elbow" adj="-3480,-1,-3480" strokecolor="#a5a5a5"/>
            <v:shape id="_x0000_s1129" type="#_x0000_t34" style="position:absolute;left:1513;top:314;width:9390;height:1" o:connectortype="elbow" adj=",-49248000,-2001" strokecolor="#404040"/>
            <v:shape id="_x0000_s1130" type="#_x0000_t32" style="position:absolute;left:1513;top:475;width:9469;height:0" o:connectortype="elbow" adj="-3451,-1,-3451" strokecolor="#bfbfbf"/>
            <v:shape id="_x0000_s1131" type="#_x0000_t32" style="position:absolute;left:1487;top:624;width:9390;height:0" o:connectortype="elbow" adj="-3480,-1,-3480" strokecolor="#404040"/>
          </v:group>
        </w:pict>
      </w:r>
      <w:r w:rsidR="009F5B5A">
        <w:rPr>
          <w:rFonts w:ascii="英文手写" w:hAnsi="英文手写"/>
          <w:noProof/>
          <w:szCs w:val="21"/>
        </w:rPr>
        <w:pict>
          <v:group id="_x0000_s1102" style="position:absolute;left:0;text-align:left;margin-left:-7.15pt;margin-top:9.45pt;width:383.85pt;height:22.45pt;z-index:-251614208" coordorigin="1487,175" coordsize="9495,449">
            <v:shape id="_x0000_s1103" type="#_x0000_t32" style="position:absolute;left:1513;top:175;width:9390;height:0" o:connectortype="elbow" adj="-3480,-1,-3480" strokecolor="#a5a5a5"/>
            <v:shape id="_x0000_s1104" type="#_x0000_t34" style="position:absolute;left:1513;top:314;width:9390;height:1" o:connectortype="elbow" adj=",-49248000,-2001" strokecolor="#404040"/>
            <v:shape id="_x0000_s1105" type="#_x0000_t32" style="position:absolute;left:1513;top:475;width:9469;height:0" o:connectortype="elbow" adj="-3451,-1,-3451" strokecolor="#bfbfbf"/>
            <v:shape id="_x0000_s1106" type="#_x0000_t32" style="position:absolute;left:1487;top:624;width:9390;height:0" o:connectortype="elbow" adj="-3480,-1,-3480" strokecolor="#404040"/>
          </v:group>
        </w:pict>
      </w:r>
      <w:r w:rsidR="00723B92">
        <w:rPr>
          <w:rFonts w:ascii="英文手写" w:hAnsi="英文手写" w:hint="eastAsia"/>
          <w:szCs w:val="21"/>
        </w:rPr>
        <w:t>d</w:t>
      </w:r>
      <w:r w:rsidR="009F5B5A">
        <w:rPr>
          <w:rFonts w:ascii="英文手写" w:hAnsi="英文手写" w:hint="eastAsia"/>
          <w:szCs w:val="21"/>
        </w:rPr>
        <w:t>How many fish do you see?  1,2</w:t>
      </w:r>
      <w:r w:rsidR="009F5B5A">
        <w:rPr>
          <w:rFonts w:ascii="英文手写" w:hAnsi="英文手写"/>
          <w:szCs w:val="21"/>
        </w:rPr>
        <w:t>…</w:t>
      </w:r>
      <w:r w:rsidR="009F5B5A">
        <w:rPr>
          <w:rFonts w:ascii="英文手写" w:hAnsi="英文手写" w:hint="eastAsia"/>
          <w:szCs w:val="21"/>
        </w:rPr>
        <w:t>14  15. I see fifteen.</w:t>
      </w:r>
    </w:p>
    <w:p w:rsidR="009F5B5A" w:rsidRDefault="009F5B5A" w:rsidP="00723B92">
      <w:pPr>
        <w:spacing w:line="600" w:lineRule="exact"/>
        <w:rPr>
          <w:rFonts w:ascii="英文手写" w:hAnsi="英文手写" w:hint="eastAsia"/>
          <w:szCs w:val="21"/>
        </w:rPr>
      </w:pPr>
      <w:r>
        <w:rPr>
          <w:rFonts w:ascii="英文手写" w:hAnsi="英文手写" w:hint="eastAsia"/>
          <w:szCs w:val="21"/>
        </w:rPr>
        <w:lastRenderedPageBreak/>
        <w:t>11eleven  12 twelve  13 thirteen  14 fourteen  15 fifteen</w:t>
      </w:r>
    </w:p>
    <w:p w:rsidR="009F5B5A" w:rsidRDefault="009F5B5A" w:rsidP="00595BF7">
      <w:pPr>
        <w:spacing w:line="600" w:lineRule="exact"/>
        <w:ind w:firstLineChars="50" w:firstLine="105"/>
        <w:rPr>
          <w:rFonts w:ascii="英文手写" w:hAnsi="英文手写" w:hint="eastAsia"/>
          <w:szCs w:val="21"/>
        </w:rPr>
      </w:pPr>
      <w:r>
        <w:rPr>
          <w:rFonts w:ascii="英文手写" w:hAnsi="英文手写" w:hint="eastAsia"/>
          <w:szCs w:val="21"/>
        </w:rPr>
        <w:t>Look at the kites! Wow, so beautiful! How many kites do you see?</w:t>
      </w:r>
    </w:p>
    <w:p w:rsidR="009F5B5A" w:rsidRDefault="00723B92" w:rsidP="00595BF7">
      <w:pPr>
        <w:spacing w:line="600" w:lineRule="exact"/>
        <w:ind w:firstLineChars="50" w:firstLine="105"/>
        <w:rPr>
          <w:rFonts w:ascii="英文手写" w:hAnsi="英文手写" w:hint="eastAsia"/>
          <w:szCs w:val="21"/>
        </w:rPr>
      </w:pPr>
      <w:r>
        <w:rPr>
          <w:rFonts w:ascii="英文手写" w:hAnsi="英文手写"/>
          <w:noProof/>
          <w:szCs w:val="21"/>
        </w:rPr>
        <w:pict>
          <v:group id="_x0000_s1219" style="position:absolute;left:0;text-align:left;margin-left:-2.5pt;margin-top:38.6pt;width:383.85pt;height:22.45pt;z-index:-251586560" coordorigin="1487,175" coordsize="9495,449">
            <v:shape id="_x0000_s1220" type="#_x0000_t32" style="position:absolute;left:1513;top:175;width:9390;height:0" o:connectortype="elbow" adj="-3480,-1,-3480" strokecolor="#a5a5a5"/>
            <v:shape id="_x0000_s1221" type="#_x0000_t34" style="position:absolute;left:1513;top:314;width:9390;height:1" o:connectortype="elbow" adj=",-49248000,-2001" strokecolor="#404040"/>
            <v:shape id="_x0000_s1222" type="#_x0000_t32" style="position:absolute;left:1513;top:475;width:9469;height:0" o:connectortype="elbow" adj="-3451,-1,-3451" strokecolor="#bfbfbf"/>
            <v:shape id="_x0000_s1223" type="#_x0000_t32" style="position:absolute;left:1487;top:624;width:9390;height:0" o:connectortype="elbow" adj="-3480,-1,-3480" strokecolor="#404040"/>
          </v:group>
        </w:pict>
      </w:r>
      <w:r>
        <w:rPr>
          <w:rFonts w:ascii="英文手写" w:hAnsi="英文手写"/>
          <w:noProof/>
          <w:szCs w:val="21"/>
        </w:rPr>
        <w:pict>
          <v:group id="_x0000_s1214" style="position:absolute;left:0;text-align:left;margin-left:-4.65pt;margin-top:-20.75pt;width:383.85pt;height:22.45pt;z-index:-251587584" coordorigin="1487,175" coordsize="9495,449">
            <v:shape id="_x0000_s1215" type="#_x0000_t32" style="position:absolute;left:1513;top:175;width:9390;height:0" o:connectortype="elbow" adj="-3480,-1,-3480" strokecolor="#a5a5a5"/>
            <v:shape id="_x0000_s1216" type="#_x0000_t34" style="position:absolute;left:1513;top:314;width:9390;height:1" o:connectortype="elbow" adj=",-49248000,-2001" strokecolor="#404040"/>
            <v:shape id="_x0000_s1217" type="#_x0000_t32" style="position:absolute;left:1513;top:475;width:9469;height:0" o:connectortype="elbow" adj="-3451,-1,-3451" strokecolor="#bfbfbf"/>
            <v:shape id="_x0000_s1218" type="#_x0000_t32" style="position:absolute;left:1487;top:624;width:9390;height:0" o:connectortype="elbow" adj="-3480,-1,-3480" strokecolor="#404040"/>
          </v:group>
        </w:pict>
      </w:r>
      <w:r>
        <w:rPr>
          <w:rFonts w:ascii="英文手写" w:hAnsi="英文手写"/>
          <w:noProof/>
          <w:szCs w:val="21"/>
        </w:rPr>
        <w:pict>
          <v:group id="_x0000_s1209" style="position:absolute;left:0;text-align:left;margin-left:-9.3pt;margin-top:-50.7pt;width:383.85pt;height:22.45pt;z-index:-251588608" coordorigin="1487,175" coordsize="9495,449">
            <v:shape id="_x0000_s1210" type="#_x0000_t32" style="position:absolute;left:1513;top:175;width:9390;height:0" o:connectortype="elbow" adj="-3480,-1,-3480" strokecolor="#a5a5a5"/>
            <v:shape id="_x0000_s1211" type="#_x0000_t34" style="position:absolute;left:1513;top:314;width:9390;height:1" o:connectortype="elbow" adj=",-49248000,-2001" strokecolor="#404040"/>
            <v:shape id="_x0000_s1212" type="#_x0000_t32" style="position:absolute;left:1513;top:475;width:9469;height:0" o:connectortype="elbow" adj="-3451,-1,-3451" strokecolor="#bfbfbf"/>
            <v:shape id="_x0000_s1213" type="#_x0000_t32" style="position:absolute;left:1487;top:624;width:9390;height:0" o:connectortype="elbow" adj="-3480,-1,-3480" strokecolor="#404040"/>
          </v:group>
        </w:pict>
      </w:r>
      <w:r w:rsidR="009F5B5A">
        <w:rPr>
          <w:rFonts w:ascii="英文手写" w:hAnsi="英文手写"/>
          <w:noProof/>
          <w:szCs w:val="21"/>
        </w:rPr>
        <w:pict>
          <v:group id="_x0000_s1122" style="position:absolute;left:0;text-align:left;margin-left:-5.05pt;margin-top:9.2pt;width:383.85pt;height:22.45pt;z-index:-251610112" coordorigin="1487,175" coordsize="9495,449">
            <v:shape id="_x0000_s1123" type="#_x0000_t32" style="position:absolute;left:1513;top:175;width:9390;height:0" o:connectortype="elbow" adj="-3480,-1,-3480" strokecolor="#a5a5a5"/>
            <v:shape id="_x0000_s1124" type="#_x0000_t34" style="position:absolute;left:1513;top:314;width:9390;height:1" o:connectortype="elbow" adj=",-49248000,-2001" strokecolor="#404040"/>
            <v:shape id="_x0000_s1125" type="#_x0000_t32" style="position:absolute;left:1513;top:475;width:9469;height:0" o:connectortype="elbow" adj="-3451,-1,-3451" strokecolor="#bfbfbf"/>
            <v:shape id="_x0000_s1126" type="#_x0000_t32" style="position:absolute;left:1487;top:624;width:9390;height:0" o:connectortype="elbow" adj="-3480,-1,-3480" strokecolor="#404040"/>
          </v:group>
        </w:pict>
      </w:r>
      <w:r w:rsidR="009F5B5A">
        <w:rPr>
          <w:rFonts w:ascii="英文手写" w:hAnsi="英文手写" w:hint="eastAsia"/>
          <w:szCs w:val="21"/>
        </w:rPr>
        <w:t>1,2</w:t>
      </w:r>
      <w:r w:rsidR="009F5B5A">
        <w:rPr>
          <w:rFonts w:ascii="英文手写" w:hAnsi="英文手写"/>
          <w:szCs w:val="21"/>
        </w:rPr>
        <w:t>…</w:t>
      </w:r>
      <w:r w:rsidR="009F5B5A">
        <w:rPr>
          <w:rFonts w:ascii="英文手写" w:hAnsi="英文手写" w:hint="eastAsia"/>
          <w:szCs w:val="21"/>
        </w:rPr>
        <w:t>I see 12.No! The black one is a bird!   Oh!</w:t>
      </w:r>
    </w:p>
    <w:p w:rsidR="009F5B5A" w:rsidRDefault="009F5B5A" w:rsidP="00595BF7">
      <w:pPr>
        <w:spacing w:line="600" w:lineRule="exact"/>
        <w:ind w:firstLineChars="50" w:firstLine="105"/>
        <w:rPr>
          <w:rFonts w:ascii="英文手写" w:hAnsi="英文手写" w:hint="eastAsia"/>
          <w:szCs w:val="21"/>
        </w:rPr>
      </w:pPr>
      <w:r>
        <w:rPr>
          <w:rFonts w:ascii="英文手写" w:hAnsi="英文手写" w:hint="eastAsia"/>
          <w:szCs w:val="21"/>
        </w:rPr>
        <w:t>Hello,my friend, Please tell me. How many cars do you see?</w:t>
      </w:r>
    </w:p>
    <w:p w:rsidR="009F5B5A" w:rsidRDefault="00723B92" w:rsidP="00595BF7">
      <w:pPr>
        <w:spacing w:line="600" w:lineRule="exact"/>
        <w:ind w:firstLineChars="50" w:firstLine="105"/>
        <w:rPr>
          <w:rFonts w:ascii="英文手写" w:hAnsi="英文手写" w:hint="eastAsia"/>
          <w:szCs w:val="21"/>
        </w:rPr>
      </w:pPr>
      <w:r>
        <w:rPr>
          <w:rFonts w:ascii="英文手写" w:hAnsi="英文手写"/>
          <w:noProof/>
          <w:szCs w:val="21"/>
        </w:rPr>
        <w:pict>
          <v:group id="_x0000_s1224" style="position:absolute;left:0;text-align:left;margin-left:-5.05pt;margin-top:8.55pt;width:383.85pt;height:22.45pt;z-index:-251585536" coordorigin="1487,175" coordsize="9495,449">
            <v:shape id="_x0000_s1225" type="#_x0000_t32" style="position:absolute;left:1513;top:175;width:9390;height:0" o:connectortype="elbow" adj="-3480,-1,-3480" strokecolor="#a5a5a5"/>
            <v:shape id="_x0000_s1226" type="#_x0000_t34" style="position:absolute;left:1513;top:314;width:9390;height:1" o:connectortype="elbow" adj=",-49248000,-2001" strokecolor="#404040"/>
            <v:shape id="_x0000_s1227" type="#_x0000_t32" style="position:absolute;left:1513;top:475;width:9469;height:0" o:connectortype="elbow" adj="-3451,-1,-3451" strokecolor="#bfbfbf"/>
            <v:shape id="_x0000_s1228" type="#_x0000_t32" style="position:absolute;left:1487;top:624;width:9390;height:0" o:connectortype="elbow" adj="-3480,-1,-3480" strokecolor="#404040"/>
          </v:group>
        </w:pict>
      </w:r>
      <w:r w:rsidR="00C56330">
        <w:rPr>
          <w:rFonts w:ascii="英文手写" w:hAnsi="英文手写"/>
          <w:noProof/>
          <w:szCs w:val="21"/>
        </w:rPr>
        <w:pict>
          <v:oval id="_x0000_s1139" style="position:absolute;left:0;text-align:left;margin-left:229.75pt;margin-top:42.1pt;width:9.05pt;height:15pt;z-index:-251606016"/>
        </w:pict>
      </w:r>
      <w:r w:rsidR="00C56330">
        <w:rPr>
          <w:rFonts w:ascii="英文手写" w:hAnsi="英文手写"/>
          <w:noProof/>
          <w:szCs w:val="21"/>
        </w:rPr>
        <w:pict>
          <v:oval id="_x0000_s1138" style="position:absolute;left:0;text-align:left;margin-left:43.7pt;margin-top:42.1pt;width:9.05pt;height:15pt;z-index:-251657217"/>
        </w:pict>
      </w:r>
      <w:r w:rsidR="009F5B5A">
        <w:rPr>
          <w:rFonts w:ascii="英文手写" w:hAnsi="英文手写"/>
          <w:szCs w:val="21"/>
        </w:rPr>
        <w:t>O</w:t>
      </w:r>
      <w:r w:rsidR="009F5B5A">
        <w:rPr>
          <w:rFonts w:ascii="英文手写" w:hAnsi="英文手写" w:hint="eastAsia"/>
          <w:szCs w:val="21"/>
        </w:rPr>
        <w:t>ne ,two,three</w:t>
      </w:r>
      <w:r w:rsidR="009F5B5A">
        <w:rPr>
          <w:rFonts w:ascii="英文手写" w:hAnsi="英文手写"/>
          <w:szCs w:val="21"/>
        </w:rPr>
        <w:t>…</w:t>
      </w:r>
      <w:r w:rsidR="009F5B5A">
        <w:rPr>
          <w:rFonts w:ascii="英文手写" w:hAnsi="英文手写" w:hint="eastAsia"/>
          <w:szCs w:val="21"/>
        </w:rPr>
        <w:t>Isee eleven.</w:t>
      </w:r>
      <w:r w:rsidR="00C56330">
        <w:rPr>
          <w:rFonts w:ascii="英文手写" w:hAnsi="英文手写" w:hint="eastAsia"/>
          <w:szCs w:val="21"/>
        </w:rPr>
        <w:t xml:space="preserve">   </w:t>
      </w:r>
      <w:r w:rsidR="00C56330">
        <w:rPr>
          <w:rFonts w:ascii="英文手写" w:hAnsi="英文手写"/>
          <w:szCs w:val="21"/>
        </w:rPr>
        <w:t>a</w:t>
      </w:r>
      <w:r w:rsidR="00C56330">
        <w:rPr>
          <w:rFonts w:ascii="英文手写" w:hAnsi="英文手写" w:hint="eastAsia"/>
          <w:szCs w:val="21"/>
        </w:rPr>
        <w:t xml:space="preserve">     e     </w:t>
      </w:r>
      <w:r w:rsidR="00C56330">
        <w:rPr>
          <w:rFonts w:ascii="英文手写" w:hAnsi="英文手写"/>
          <w:szCs w:val="21"/>
        </w:rPr>
        <w:t>i     o     u</w:t>
      </w:r>
    </w:p>
    <w:p w:rsidR="00C56330" w:rsidRDefault="00723B92" w:rsidP="00595BF7">
      <w:pPr>
        <w:spacing w:line="600" w:lineRule="exact"/>
        <w:ind w:firstLineChars="50" w:firstLine="105"/>
        <w:rPr>
          <w:rFonts w:ascii="英文手写" w:hAnsi="英文手写" w:hint="eastAsia"/>
          <w:szCs w:val="21"/>
        </w:rPr>
      </w:pPr>
      <w:r>
        <w:rPr>
          <w:rFonts w:ascii="英文手写" w:hAnsi="英文手写"/>
          <w:noProof/>
          <w:szCs w:val="21"/>
        </w:rPr>
        <w:pict>
          <v:group id="_x0000_s1234" style="position:absolute;left:0;text-align:left;margin-left:-5.1pt;margin-top:39.45pt;width:383.85pt;height:22.45pt;z-index:-251583488" coordorigin="1487,175" coordsize="9495,449">
            <v:shape id="_x0000_s1235" type="#_x0000_t32" style="position:absolute;left:1513;top:175;width:9390;height:0" o:connectortype="elbow" adj="-3480,-1,-3480" strokecolor="#a5a5a5"/>
            <v:shape id="_x0000_s1236" type="#_x0000_t34" style="position:absolute;left:1513;top:314;width:9390;height:1" o:connectortype="elbow" adj=",-49248000,-2001" strokecolor="#404040"/>
            <v:shape id="_x0000_s1237" type="#_x0000_t32" style="position:absolute;left:1513;top:475;width:9469;height:0" o:connectortype="elbow" adj="-3451,-1,-3451" strokecolor="#bfbfbf"/>
            <v:shape id="_x0000_s1238" type="#_x0000_t32" style="position:absolute;left:1487;top:624;width:9390;height:0" o:connectortype="elbow" adj="-3480,-1,-3480" strokecolor="#404040"/>
          </v:group>
        </w:pict>
      </w:r>
      <w:r>
        <w:rPr>
          <w:rFonts w:ascii="英文手写" w:hAnsi="英文手写"/>
          <w:noProof/>
          <w:szCs w:val="21"/>
        </w:rPr>
        <w:pict>
          <v:group id="_x0000_s1229" style="position:absolute;left:0;text-align:left;margin-left:-4.65pt;margin-top:9.05pt;width:383.85pt;height:22.45pt;z-index:-251584512" coordorigin="1487,175" coordsize="9495,449">
            <v:shape id="_x0000_s1230" type="#_x0000_t32" style="position:absolute;left:1513;top:175;width:9390;height:0" o:connectortype="elbow" adj="-3480,-1,-3480" strokecolor="#a5a5a5"/>
            <v:shape id="_x0000_s1231" type="#_x0000_t34" style="position:absolute;left:1513;top:314;width:9390;height:1" o:connectortype="elbow" adj=",-49248000,-2001" strokecolor="#404040"/>
            <v:shape id="_x0000_s1232" type="#_x0000_t32" style="position:absolute;left:1513;top:475;width:9469;height:0" o:connectortype="elbow" adj="-3451,-1,-3451" strokecolor="#bfbfbf"/>
            <v:shape id="_x0000_s1233" type="#_x0000_t32" style="position:absolute;left:1487;top:624;width:9390;height:0" o:connectortype="elbow" adj="-3480,-1,-3480" strokecolor="#404040"/>
          </v:group>
        </w:pict>
      </w:r>
      <w:r w:rsidR="00C56330">
        <w:rPr>
          <w:rFonts w:ascii="英文手写" w:hAnsi="英文手写"/>
          <w:noProof/>
          <w:szCs w:val="21"/>
        </w:rPr>
        <w:pict>
          <v:oval id="_x0000_s1143" style="position:absolute;left:0;text-align:left;margin-left:318.05pt;margin-top:42.1pt;width:9.05pt;height:15pt;z-index:-251601920"/>
        </w:pict>
      </w:r>
      <w:r w:rsidR="00C56330">
        <w:rPr>
          <w:rFonts w:ascii="英文手写" w:hAnsi="英文手写"/>
          <w:noProof/>
          <w:szCs w:val="21"/>
        </w:rPr>
        <w:pict>
          <v:oval id="_x0000_s1142" style="position:absolute;left:0;text-align:left;margin-left:229.75pt;margin-top:42.1pt;width:9.05pt;height:15pt;z-index:-251602944"/>
        </w:pict>
      </w:r>
      <w:r w:rsidR="00C56330">
        <w:rPr>
          <w:rFonts w:ascii="英文手写" w:hAnsi="英文手写"/>
          <w:noProof/>
          <w:szCs w:val="21"/>
        </w:rPr>
        <w:pict>
          <v:oval id="_x0000_s1141" style="position:absolute;left:0;text-align:left;margin-left:282.65pt;margin-top:12.1pt;width:9.05pt;height:15pt;z-index:-251603968"/>
        </w:pict>
      </w:r>
      <w:r w:rsidR="00C56330">
        <w:rPr>
          <w:rFonts w:ascii="英文手写" w:hAnsi="英文手写"/>
          <w:noProof/>
          <w:szCs w:val="21"/>
        </w:rPr>
        <w:pict>
          <v:oval id="_x0000_s1140" style="position:absolute;left:0;text-align:left;margin-left:3.9pt;margin-top:42.1pt;width:9.05pt;height:15pt;z-index:-251604992"/>
        </w:pict>
      </w:r>
      <w:r w:rsidR="00C56330">
        <w:rPr>
          <w:rFonts w:ascii="英文手写" w:hAnsi="英文手写" w:hint="eastAsia"/>
          <w:szCs w:val="21"/>
        </w:rPr>
        <w:t>My  hand has five little fingers.My  leg have ten little toes,My dog  has  one  cute  little face.But my  duck  has one  big  nose.</w:t>
      </w:r>
    </w:p>
    <w:p w:rsidR="00C56330" w:rsidRDefault="00C56330" w:rsidP="00595BF7">
      <w:pPr>
        <w:spacing w:line="600" w:lineRule="exact"/>
        <w:ind w:firstLineChars="50" w:firstLine="105"/>
        <w:rPr>
          <w:rFonts w:ascii="英文手写" w:hAnsi="英文手写" w:hint="eastAsia"/>
          <w:szCs w:val="21"/>
        </w:rPr>
      </w:pPr>
      <w:r>
        <w:rPr>
          <w:rFonts w:ascii="英文手写" w:hAnsi="英文手写"/>
          <w:noProof/>
          <w:szCs w:val="21"/>
        </w:rPr>
        <w:pict>
          <v:group id="_x0000_s1154" style="position:absolute;left:0;text-align:left;margin-left:-.85pt;margin-top:9pt;width:383.85pt;height:22.45pt;z-index:-251598848" coordorigin="1487,175" coordsize="9495,449">
            <v:shape id="_x0000_s1155" type="#_x0000_t32" style="position:absolute;left:1513;top:175;width:9390;height:0" o:connectortype="elbow" adj="-3480,-1,-3480" strokecolor="#a5a5a5"/>
            <v:shape id="_x0000_s1156" type="#_x0000_t34" style="position:absolute;left:1513;top:314;width:9390;height:1" o:connectortype="elbow" adj=",-49248000,-2001" strokecolor="#404040"/>
            <v:shape id="_x0000_s1157" type="#_x0000_t32" style="position:absolute;left:1513;top:475;width:9469;height:0" o:connectortype="elbow" adj="-3451,-1,-3451" strokecolor="#bfbfbf"/>
            <v:shape id="_x0000_s1158" type="#_x0000_t32" style="position:absolute;left:1487;top:624;width:9390;height:0" o:connectortype="elbow" adj="-3480,-1,-3480" strokecolor="#404040"/>
          </v:group>
        </w:pict>
      </w:r>
      <w:r>
        <w:rPr>
          <w:rFonts w:ascii="英文手写" w:hAnsi="英文手写" w:hint="eastAsia"/>
          <w:szCs w:val="21"/>
        </w:rPr>
        <w:t>How many cars do you have?  We have twenty.</w:t>
      </w:r>
    </w:p>
    <w:p w:rsidR="00C56330" w:rsidRDefault="002C1569" w:rsidP="00595BF7">
      <w:pPr>
        <w:spacing w:line="600" w:lineRule="exact"/>
        <w:ind w:firstLineChars="50" w:firstLine="105"/>
        <w:rPr>
          <w:rFonts w:ascii="英文手写" w:hAnsi="英文手写" w:hint="eastAsia"/>
          <w:szCs w:val="21"/>
        </w:rPr>
      </w:pPr>
      <w:r>
        <w:rPr>
          <w:rFonts w:ascii="英文手写" w:hAnsi="英文手写"/>
          <w:noProof/>
          <w:szCs w:val="21"/>
        </w:rPr>
        <w:pict>
          <v:group id="_x0000_s1159" style="position:absolute;left:0;text-align:left;margin-left:-1.9pt;margin-top:9.55pt;width:383.85pt;height:22.45pt;z-index:-251597824" coordorigin="1487,175" coordsize="9495,449">
            <v:shape id="_x0000_s1160" type="#_x0000_t32" style="position:absolute;left:1513;top:175;width:9390;height:0" o:connectortype="elbow" adj="-3480,-1,-3480" strokecolor="#a5a5a5"/>
            <v:shape id="_x0000_s1161" type="#_x0000_t34" style="position:absolute;left:1513;top:314;width:9390;height:1" o:connectortype="elbow" adj=",-49248000,-2001" strokecolor="#404040"/>
            <v:shape id="_x0000_s1162" type="#_x0000_t32" style="position:absolute;left:1513;top:475;width:9469;height:0" o:connectortype="elbow" adj="-3451,-1,-3451" strokecolor="#bfbfbf"/>
            <v:shape id="_x0000_s1163" type="#_x0000_t32" style="position:absolute;left:1487;top:624;width:9390;height:0" o:connectortype="elbow" adj="-3480,-1,-3480" strokecolor="#404040"/>
          </v:group>
        </w:pict>
      </w:r>
      <w:r w:rsidR="00C56330">
        <w:rPr>
          <w:rFonts w:ascii="英文手写" w:hAnsi="英文手写" w:hint="eastAsia"/>
          <w:szCs w:val="21"/>
        </w:rPr>
        <w:t>16  sixteen   17 seventeen  18 eighteen 19 nineteen 20 twenty</w:t>
      </w:r>
    </w:p>
    <w:p w:rsidR="00C56330" w:rsidRDefault="00723B92" w:rsidP="00595BF7">
      <w:pPr>
        <w:spacing w:line="600" w:lineRule="exact"/>
        <w:ind w:firstLineChars="50" w:firstLine="105"/>
        <w:rPr>
          <w:rFonts w:ascii="英文手写" w:hAnsi="英文手写" w:hint="eastAsia"/>
          <w:szCs w:val="21"/>
        </w:rPr>
      </w:pPr>
      <w:r>
        <w:rPr>
          <w:rFonts w:ascii="英文手写" w:hAnsi="英文手写"/>
          <w:noProof/>
          <w:szCs w:val="21"/>
        </w:rPr>
        <w:pict>
          <v:group id="_x0000_s1244" style="position:absolute;left:0;text-align:left;margin-left:-1.45pt;margin-top:39.9pt;width:383.85pt;height:22.45pt;z-index:-251581440" coordorigin="1487,175" coordsize="9495,449">
            <v:shape id="_x0000_s1245" type="#_x0000_t32" style="position:absolute;left:1513;top:175;width:9390;height:0" o:connectortype="elbow" adj="-3480,-1,-3480" strokecolor="#a5a5a5"/>
            <v:shape id="_x0000_s1246" type="#_x0000_t34" style="position:absolute;left:1513;top:314;width:9390;height:1" o:connectortype="elbow" adj=",-49248000,-2001" strokecolor="#404040"/>
            <v:shape id="_x0000_s1247" type="#_x0000_t32" style="position:absolute;left:1513;top:475;width:9469;height:0" o:connectortype="elbow" adj="-3451,-1,-3451" strokecolor="#bfbfbf"/>
            <v:shape id="_x0000_s1248" type="#_x0000_t32" style="position:absolute;left:1487;top:624;width:9390;height:0" o:connectortype="elbow" adj="-3480,-1,-3480" strokecolor="#404040"/>
          </v:group>
        </w:pict>
      </w:r>
      <w:r>
        <w:rPr>
          <w:rFonts w:ascii="英文手写" w:hAnsi="英文手写"/>
          <w:noProof/>
          <w:szCs w:val="21"/>
        </w:rPr>
        <w:pict>
          <v:group id="_x0000_s1239" style="position:absolute;left:0;text-align:left;margin-left:.2pt;margin-top:9.8pt;width:383.85pt;height:22.45pt;z-index:-251582464" coordorigin="1487,175" coordsize="9495,449">
            <v:shape id="_x0000_s1240" type="#_x0000_t32" style="position:absolute;left:1513;top:175;width:9390;height:0" o:connectortype="elbow" adj="-3480,-1,-3480" strokecolor="#a5a5a5"/>
            <v:shape id="_x0000_s1241" type="#_x0000_t34" style="position:absolute;left:1513;top:314;width:9390;height:1" o:connectortype="elbow" adj=",-49248000,-2001" strokecolor="#404040"/>
            <v:shape id="_x0000_s1242" type="#_x0000_t32" style="position:absolute;left:1513;top:475;width:9469;height:0" o:connectortype="elbow" adj="-3451,-1,-3451" strokecolor="#bfbfbf"/>
            <v:shape id="_x0000_s1243" type="#_x0000_t32" style="position:absolute;left:1487;top:624;width:9390;height:0" o:connectortype="elbow" adj="-3480,-1,-3480" strokecolor="#404040"/>
          </v:group>
        </w:pict>
      </w:r>
      <w:r w:rsidR="002C1569">
        <w:rPr>
          <w:rFonts w:ascii="英文手写" w:hAnsi="英文手写"/>
          <w:noProof/>
          <w:szCs w:val="21"/>
        </w:rPr>
        <w:pict>
          <v:group id="_x0000_s1174" style="position:absolute;left:0;text-align:left;margin-left:.2pt;margin-top:68.8pt;width:383.85pt;height:22.45pt;z-index:-251594752" coordorigin="1487,175" coordsize="9495,449">
            <v:shape id="_x0000_s1175" type="#_x0000_t32" style="position:absolute;left:1513;top:175;width:9390;height:0" o:connectortype="elbow" adj="-3480,-1,-3480" strokecolor="#a5a5a5"/>
            <v:shape id="_x0000_s1176" type="#_x0000_t34" style="position:absolute;left:1513;top:314;width:9390;height:1" o:connectortype="elbow" adj=",-49248000,-2001" strokecolor="#404040"/>
            <v:shape id="_x0000_s1177" type="#_x0000_t32" style="position:absolute;left:1513;top:475;width:9469;height:0" o:connectortype="elbow" adj="-3451,-1,-3451" strokecolor="#bfbfbf"/>
            <v:shape id="_x0000_s1178" type="#_x0000_t32" style="position:absolute;left:1487;top:624;width:9390;height:0" o:connectortype="elbow" adj="-3480,-1,-3480" strokecolor="#404040"/>
          </v:group>
        </w:pict>
      </w:r>
      <w:r w:rsidR="00C56330">
        <w:rPr>
          <w:rFonts w:ascii="英文手写" w:hAnsi="英文手写" w:hint="eastAsia"/>
          <w:szCs w:val="21"/>
        </w:rPr>
        <w:t>How many do you have? How many do you see? 10 and 8 makes 18. Can you count with me? How many do you have? How many do you see?4</w:t>
      </w:r>
      <w:r w:rsidR="002C1569">
        <w:rPr>
          <w:rFonts w:ascii="英文手写" w:hAnsi="英文手写" w:hint="eastAsia"/>
          <w:szCs w:val="21"/>
        </w:rPr>
        <w:t xml:space="preserve"> </w:t>
      </w:r>
      <w:r w:rsidR="00C56330">
        <w:rPr>
          <w:rFonts w:ascii="英文手写" w:hAnsi="英文手写" w:hint="eastAsia"/>
          <w:szCs w:val="21"/>
        </w:rPr>
        <w:t xml:space="preserve"> times 5  makes 20. Can you count with me?</w:t>
      </w:r>
    </w:p>
    <w:p w:rsidR="002C1569" w:rsidRDefault="002C1569" w:rsidP="00595BF7">
      <w:pPr>
        <w:spacing w:line="600" w:lineRule="exact"/>
        <w:ind w:firstLineChars="50" w:firstLine="105"/>
        <w:rPr>
          <w:rFonts w:ascii="英文手写" w:hAnsi="英文手写" w:hint="eastAsia"/>
          <w:szCs w:val="21"/>
        </w:rPr>
      </w:pPr>
      <w:r>
        <w:rPr>
          <w:rFonts w:ascii="英文手写" w:hAnsi="英文手写"/>
          <w:noProof/>
          <w:szCs w:val="21"/>
        </w:rPr>
        <w:pict>
          <v:group id="_x0000_s1179" style="position:absolute;left:0;text-align:left;margin-left:-1.9pt;margin-top:9.35pt;width:383.85pt;height:22.45pt;z-index:-251593728" coordorigin="1487,175" coordsize="9495,449">
            <v:shape id="_x0000_s1180" type="#_x0000_t32" style="position:absolute;left:1513;top:175;width:9390;height:0" o:connectortype="elbow" adj="-3480,-1,-3480" strokecolor="#a5a5a5"/>
            <v:shape id="_x0000_s1181" type="#_x0000_t34" style="position:absolute;left:1513;top:314;width:9390;height:1" o:connectortype="elbow" adj=",-49248000,-2001" strokecolor="#404040"/>
            <v:shape id="_x0000_s1182" type="#_x0000_t32" style="position:absolute;left:1513;top:475;width:9469;height:0" o:connectortype="elbow" adj="-3451,-1,-3451" strokecolor="#bfbfbf"/>
            <v:shape id="_x0000_s1183" type="#_x0000_t32" style="position:absolute;left:1487;top:624;width:9390;height:0" o:connectortype="elbow" adj="-3480,-1,-3480" strokecolor="#404040"/>
          </v:group>
        </w:pict>
      </w:r>
      <w:r>
        <w:rPr>
          <w:rFonts w:ascii="英文手写" w:hAnsi="英文手写" w:hint="eastAsia"/>
          <w:szCs w:val="21"/>
        </w:rPr>
        <w:t>Wow!So many apples! Let</w:t>
      </w:r>
      <w:r>
        <w:rPr>
          <w:rFonts w:ascii="英文手写" w:hAnsi="英文手写"/>
          <w:szCs w:val="21"/>
        </w:rPr>
        <w:t>’</w:t>
      </w:r>
      <w:r>
        <w:rPr>
          <w:rFonts w:ascii="英文手写" w:hAnsi="英文手写" w:hint="eastAsia"/>
          <w:szCs w:val="21"/>
        </w:rPr>
        <w:t>s have a race. Good idea!</w:t>
      </w:r>
    </w:p>
    <w:p w:rsidR="002C1569" w:rsidRDefault="00723B92" w:rsidP="00595BF7">
      <w:pPr>
        <w:spacing w:line="600" w:lineRule="exact"/>
        <w:ind w:firstLineChars="50" w:firstLine="105"/>
        <w:rPr>
          <w:rFonts w:ascii="英文手写" w:hAnsi="英文手写" w:hint="eastAsia"/>
          <w:szCs w:val="21"/>
        </w:rPr>
      </w:pPr>
      <w:r>
        <w:rPr>
          <w:rFonts w:ascii="英文手写" w:hAnsi="英文手写"/>
          <w:noProof/>
          <w:szCs w:val="21"/>
        </w:rPr>
        <w:pict>
          <v:group id="_x0000_s1249" style="position:absolute;left:0;text-align:left;margin-left:-1.45pt;margin-top:39.4pt;width:383.85pt;height:22.45pt;z-index:-251580416" coordorigin="1487,175" coordsize="9495,449">
            <v:shape id="_x0000_s1250" type="#_x0000_t32" style="position:absolute;left:1513;top:175;width:9390;height:0" o:connectortype="elbow" adj="-3480,-1,-3480" strokecolor="#a5a5a5"/>
            <v:shape id="_x0000_s1251" type="#_x0000_t34" style="position:absolute;left:1513;top:314;width:9390;height:1" o:connectortype="elbow" adj=",-49248000,-2001" strokecolor="#404040"/>
            <v:shape id="_x0000_s1252" type="#_x0000_t32" style="position:absolute;left:1513;top:475;width:9469;height:0" o:connectortype="elbow" adj="-3451,-1,-3451" strokecolor="#bfbfbf"/>
            <v:shape id="_x0000_s1253" type="#_x0000_t32" style="position:absolute;left:1487;top:624;width:9390;height:0" o:connectortype="elbow" adj="-3480,-1,-3480" strokecolor="#404040"/>
          </v:group>
        </w:pict>
      </w:r>
      <w:r w:rsidR="002C1569">
        <w:rPr>
          <w:rFonts w:ascii="英文手写" w:hAnsi="英文手写"/>
          <w:noProof/>
          <w:szCs w:val="21"/>
        </w:rPr>
        <w:pict>
          <v:group id="_x0000_s1184" style="position:absolute;left:0;text-align:left;margin-left:-.4pt;margin-top:8.7pt;width:383.85pt;height:22.45pt;z-index:-251592704" coordorigin="1487,175" coordsize="9495,449">
            <v:shape id="_x0000_s1185" type="#_x0000_t32" style="position:absolute;left:1513;top:175;width:9390;height:0" o:connectortype="elbow" adj="-3480,-1,-3480" strokecolor="#a5a5a5"/>
            <v:shape id="_x0000_s1186" type="#_x0000_t34" style="position:absolute;left:1513;top:314;width:9390;height:1" o:connectortype="elbow" adj=",-49248000,-2001" strokecolor="#404040"/>
            <v:shape id="_x0000_s1187" type="#_x0000_t32" style="position:absolute;left:1513;top:475;width:9469;height:0" o:connectortype="elbow" adj="-3451,-1,-3451" strokecolor="#bfbfbf"/>
            <v:shape id="_x0000_s1188" type="#_x0000_t32" style="position:absolute;left:1487;top:624;width:9390;height:0" o:connectortype="elbow" adj="-3480,-1,-3480" strokecolor="#404040"/>
          </v:group>
        </w:pict>
      </w:r>
      <w:r w:rsidR="002C1569">
        <w:rPr>
          <w:rFonts w:ascii="英文手写" w:hAnsi="英文手写" w:hint="eastAsia"/>
          <w:szCs w:val="21"/>
        </w:rPr>
        <w:t>1,2,3,4  5,6,7,8,9  18,19,20.  17. Look,I have 17! How many apples do you have?  Oh,no! I have only three!   I won!</w:t>
      </w:r>
    </w:p>
    <w:p w:rsidR="009F5B5A" w:rsidRDefault="00723B92" w:rsidP="00595BF7">
      <w:pPr>
        <w:spacing w:line="600" w:lineRule="exact"/>
        <w:ind w:firstLineChars="50" w:firstLine="105"/>
        <w:rPr>
          <w:rFonts w:ascii="英文手写" w:hAnsi="英文手写" w:hint="eastAsia"/>
          <w:szCs w:val="21"/>
        </w:rPr>
      </w:pPr>
      <w:r>
        <w:rPr>
          <w:rFonts w:ascii="英文手写" w:hAnsi="英文手写"/>
          <w:noProof/>
          <w:szCs w:val="21"/>
        </w:rPr>
        <w:pict>
          <v:group id="_x0000_s1259" style="position:absolute;left:0;text-align:left;margin-left:-3pt;margin-top:98.5pt;width:383.85pt;height:22.45pt;z-index:-251578368" coordorigin="1487,175" coordsize="9495,449">
            <v:shape id="_x0000_s1260" type="#_x0000_t32" style="position:absolute;left:1513;top:175;width:9390;height:0" o:connectortype="elbow" adj="-3480,-1,-3480" strokecolor="#a5a5a5"/>
            <v:shape id="_x0000_s1261" type="#_x0000_t34" style="position:absolute;left:1513;top:314;width:9390;height:1" o:connectortype="elbow" adj=",-49248000,-2001" strokecolor="#404040"/>
            <v:shape id="_x0000_s1262" type="#_x0000_t32" style="position:absolute;left:1513;top:475;width:9469;height:0" o:connectortype="elbow" adj="-3451,-1,-3451" strokecolor="#bfbfbf"/>
            <v:shape id="_x0000_s1263" type="#_x0000_t32" style="position:absolute;left:1487;top:624;width:9390;height:0" o:connectortype="elbow" adj="-3480,-1,-3480" strokecolor="#404040"/>
          </v:group>
        </w:pict>
      </w:r>
      <w:r>
        <w:rPr>
          <w:rFonts w:ascii="英文手写" w:hAnsi="英文手写"/>
          <w:noProof/>
          <w:szCs w:val="21"/>
        </w:rPr>
        <w:pict>
          <v:group id="_x0000_s1254" style="position:absolute;left:0;text-align:left;margin-left:-1.45pt;margin-top:69.2pt;width:383.85pt;height:22.45pt;z-index:-251579392" coordorigin="1487,175" coordsize="9495,449">
            <v:shape id="_x0000_s1255" type="#_x0000_t32" style="position:absolute;left:1513;top:175;width:9390;height:0" o:connectortype="elbow" adj="-3480,-1,-3480" strokecolor="#a5a5a5"/>
            <v:shape id="_x0000_s1256" type="#_x0000_t34" style="position:absolute;left:1513;top:314;width:9390;height:1" o:connectortype="elbow" adj=",-49248000,-2001" strokecolor="#404040"/>
            <v:shape id="_x0000_s1257" type="#_x0000_t32" style="position:absolute;left:1513;top:475;width:9469;height:0" o:connectortype="elbow" adj="-3451,-1,-3451" strokecolor="#bfbfbf"/>
            <v:shape id="_x0000_s1258" type="#_x0000_t32" style="position:absolute;left:1487;top:624;width:9390;height:0" o:connectortype="elbow" adj="-3480,-1,-3480" strokecolor="#404040"/>
          </v:group>
        </w:pict>
      </w:r>
      <w:r w:rsidR="002C1569">
        <w:rPr>
          <w:rFonts w:ascii="英文手写" w:hAnsi="英文手写"/>
          <w:noProof/>
          <w:szCs w:val="21"/>
        </w:rPr>
        <w:pict>
          <v:group id="_x0000_s1199" style="position:absolute;left:0;text-align:left;margin-left:.7pt;margin-top:39.05pt;width:383.85pt;height:22.45pt;z-index:-251589632" coordorigin="1487,175" coordsize="9495,449">
            <v:shape id="_x0000_s1200" type="#_x0000_t32" style="position:absolute;left:1513;top:175;width:9390;height:0" o:connectortype="elbow" adj="-3480,-1,-3480" strokecolor="#a5a5a5"/>
            <v:shape id="_x0000_s1201" type="#_x0000_t34" style="position:absolute;left:1513;top:314;width:9390;height:1" o:connectortype="elbow" adj=",-49248000,-2001" strokecolor="#404040"/>
            <v:shape id="_x0000_s1202" type="#_x0000_t32" style="position:absolute;left:1513;top:475;width:9469;height:0" o:connectortype="elbow" adj="-3451,-1,-3451" strokecolor="#bfbfbf"/>
            <v:shape id="_x0000_s1203" type="#_x0000_t32" style="position:absolute;left:1487;top:624;width:9390;height:0" o:connectortype="elbow" adj="-3480,-1,-3480" strokecolor="#404040"/>
          </v:group>
        </w:pict>
      </w:r>
      <w:r w:rsidR="002C1569">
        <w:rPr>
          <w:rFonts w:ascii="英文手写" w:hAnsi="英文手写"/>
          <w:noProof/>
          <w:szCs w:val="21"/>
        </w:rPr>
        <w:pict>
          <v:group id="_x0000_s1194" style="position:absolute;left:0;text-align:left;margin-left:3.9pt;margin-top:8.6pt;width:383.85pt;height:22.45pt;z-index:-251590656" coordorigin="1487,175" coordsize="9495,449">
            <v:shape id="_x0000_s1195" type="#_x0000_t32" style="position:absolute;left:1513;top:175;width:9390;height:0" o:connectortype="elbow" adj="-3480,-1,-3480" strokecolor="#a5a5a5"/>
            <v:shape id="_x0000_s1196" type="#_x0000_t34" style="position:absolute;left:1513;top:314;width:9390;height:1" o:connectortype="elbow" adj=",-49248000,-2001" strokecolor="#404040"/>
            <v:shape id="_x0000_s1197" type="#_x0000_t32" style="position:absolute;left:1513;top:475;width:9469;height:0" o:connectortype="elbow" adj="-3451,-1,-3451" strokecolor="#bfbfbf"/>
            <v:shape id="_x0000_s1198" type="#_x0000_t32" style="position:absolute;left:1487;top:624;width:9390;height:0" o:connectortype="elbow" adj="-3480,-1,-3480" strokecolor="#404040"/>
          </v:group>
        </w:pict>
      </w:r>
      <w:r w:rsidR="002C1569">
        <w:rPr>
          <w:rFonts w:ascii="英文手写" w:hAnsi="英文手写" w:hint="eastAsia"/>
          <w:szCs w:val="21"/>
        </w:rPr>
        <w:t>Look! So much fruit! I can get the grapes. I</w:t>
      </w:r>
      <w:r w:rsidR="002C1569">
        <w:rPr>
          <w:rFonts w:ascii="英文手写" w:hAnsi="英文手写"/>
          <w:szCs w:val="21"/>
        </w:rPr>
        <w:t>’</w:t>
      </w:r>
      <w:r w:rsidR="002C1569">
        <w:rPr>
          <w:rFonts w:ascii="英文手写" w:hAnsi="英文手写" w:hint="eastAsia"/>
          <w:szCs w:val="21"/>
        </w:rPr>
        <w:t>m big and tall.I can get the bananas. I</w:t>
      </w:r>
      <w:r w:rsidR="002C1569">
        <w:rPr>
          <w:rFonts w:ascii="英文手写" w:hAnsi="英文手写"/>
          <w:szCs w:val="21"/>
        </w:rPr>
        <w:t>’</w:t>
      </w:r>
      <w:r w:rsidR="002C1569">
        <w:rPr>
          <w:rFonts w:ascii="英文手写" w:hAnsi="英文手写" w:hint="eastAsia"/>
          <w:szCs w:val="21"/>
        </w:rPr>
        <w:t>m short I can get the strawberries. 13 bananas!20  grapes</w:t>
      </w:r>
      <w:r w:rsidR="002C1569">
        <w:rPr>
          <w:rFonts w:ascii="英文手写" w:hAnsi="英文手写"/>
          <w:szCs w:val="21"/>
        </w:rPr>
        <w:t>…</w:t>
      </w:r>
      <w:r w:rsidR="002C1569">
        <w:rPr>
          <w:rFonts w:ascii="英文手写" w:hAnsi="英文手写" w:hint="eastAsia"/>
          <w:szCs w:val="21"/>
        </w:rPr>
        <w:t xml:space="preserve"> We have grapes, strawberries, apples, and</w:t>
      </w:r>
      <w:r w:rsidR="002C1569">
        <w:rPr>
          <w:rFonts w:ascii="英文手写" w:hAnsi="英文手写"/>
          <w:szCs w:val="21"/>
        </w:rPr>
        <w:t>…</w:t>
      </w:r>
      <w:r w:rsidR="002C1569">
        <w:rPr>
          <w:rFonts w:ascii="英文手写" w:hAnsi="英文手写" w:hint="eastAsia"/>
          <w:szCs w:val="21"/>
        </w:rPr>
        <w:t>eh?Where are the bananas? Sorry!I like bananas. Hey! I like bananas , too.</w:t>
      </w:r>
    </w:p>
    <w:p w:rsidR="009F5B5A" w:rsidRPr="00BA330F" w:rsidRDefault="009F5B5A" w:rsidP="00595BF7">
      <w:pPr>
        <w:spacing w:line="600" w:lineRule="exact"/>
        <w:ind w:firstLineChars="50" w:firstLine="105"/>
        <w:rPr>
          <w:rFonts w:ascii="英文手写" w:hAnsi="英文手写"/>
          <w:szCs w:val="21"/>
        </w:rPr>
      </w:pPr>
    </w:p>
    <w:p w:rsidR="009240E3" w:rsidRPr="00AA4CB5" w:rsidRDefault="009240E3" w:rsidP="00AA4CB5">
      <w:pPr>
        <w:spacing w:line="280" w:lineRule="exact"/>
        <w:rPr>
          <w:rFonts w:hint="eastAsia"/>
          <w:szCs w:val="21"/>
        </w:rPr>
      </w:pPr>
    </w:p>
    <w:p w:rsidR="009240E3" w:rsidRPr="00AA4CB5" w:rsidRDefault="009240E3" w:rsidP="00AA4CB5">
      <w:pPr>
        <w:spacing w:line="280" w:lineRule="exact"/>
        <w:rPr>
          <w:rFonts w:hint="eastAsia"/>
          <w:szCs w:val="21"/>
        </w:rPr>
      </w:pPr>
    </w:p>
    <w:p w:rsidR="009240E3" w:rsidRPr="00AA4CB5" w:rsidRDefault="009240E3" w:rsidP="00AA4CB5">
      <w:pPr>
        <w:spacing w:line="280" w:lineRule="exact"/>
        <w:rPr>
          <w:rFonts w:hint="eastAsia"/>
          <w:szCs w:val="21"/>
        </w:rPr>
      </w:pPr>
    </w:p>
    <w:sectPr w:rsidR="009240E3" w:rsidRPr="00AA4CB5" w:rsidSect="00B2238E">
      <w:headerReference w:type="default" r:id="rId25"/>
      <w:pgSz w:w="16840" w:h="11907" w:orient="landscape"/>
      <w:pgMar w:top="-182" w:right="510" w:bottom="284" w:left="510" w:header="138" w:footer="74" w:gutter="0"/>
      <w:cols w:num="2"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5780" w:rsidRDefault="008C5780">
      <w:r>
        <w:separator/>
      </w:r>
    </w:p>
  </w:endnote>
  <w:endnote w:type="continuationSeparator" w:id="1">
    <w:p w:rsidR="008C5780" w:rsidRDefault="008C57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英文手写">
    <w:panose1 w:val="020B0B04020002020204"/>
    <w:charset w:val="00"/>
    <w:family w:val="swiss"/>
    <w:pitch w:val="variable"/>
    <w:sig w:usb0="A00000A7" w:usb1="5000004A" w:usb2="00000000" w:usb3="00000000" w:csb0="0000011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5780" w:rsidRDefault="008C5780">
      <w:r>
        <w:separator/>
      </w:r>
    </w:p>
  </w:footnote>
  <w:footnote w:type="continuationSeparator" w:id="1">
    <w:p w:rsidR="008C5780" w:rsidRDefault="008C57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BF1" w:rsidRDefault="00A04BF1" w:rsidP="00124F04">
    <w:pPr>
      <w:pStyle w:val="a3"/>
      <w:pBdr>
        <w:bottom w:val="none" w:sz="0" w:space="0" w:color="auto"/>
      </w:pBdr>
      <w:rPr>
        <w:rFonts w:hint="eastAsia"/>
      </w:rPr>
    </w:pPr>
  </w:p>
  <w:p w:rsidR="00B2238E" w:rsidRDefault="00B2238E" w:rsidP="00124F04">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attachedTemplate r:id="rId1"/>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124F04"/>
    <w:rsid w:val="002C1569"/>
    <w:rsid w:val="00376CCA"/>
    <w:rsid w:val="00595BF7"/>
    <w:rsid w:val="00723B92"/>
    <w:rsid w:val="008525C0"/>
    <w:rsid w:val="008C5780"/>
    <w:rsid w:val="009240E3"/>
    <w:rsid w:val="009B54EC"/>
    <w:rsid w:val="009F5B5A"/>
    <w:rsid w:val="00A04BF1"/>
    <w:rsid w:val="00A7799A"/>
    <w:rsid w:val="00AA4CB5"/>
    <w:rsid w:val="00B2238E"/>
    <w:rsid w:val="00C2545C"/>
    <w:rsid w:val="00C56330"/>
    <w:rsid w:val="00C8066D"/>
    <w:rsid w:val="00D6476F"/>
    <w:rsid w:val="00DE783F"/>
    <w:rsid w:val="00E55C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rules v:ext="edit">
        <o:r id="V:Rule1" type="connector" idref="#_x0000_s1043"/>
        <o:r id="V:Rule2" type="connector" idref="#_x0000_s1044"/>
        <o:r id="V:Rule3" type="connector" idref="#_x0000_s1046"/>
        <o:r id="V:Rule4" type="connector" idref="#_x0000_s1045"/>
        <o:r id="V:Rule5" type="connector" idref="#_x0000_s1048"/>
        <o:r id="V:Rule6" type="connector" idref="#_x0000_s1049"/>
        <o:r id="V:Rule7" type="connector" idref="#_x0000_s1051"/>
        <o:r id="V:Rule8" type="connector" idref="#_x0000_s1050"/>
        <o:r id="V:Rule9" type="connector" idref="#_x0000_s1053"/>
        <o:r id="V:Rule10" type="connector" idref="#_x0000_s1054"/>
        <o:r id="V:Rule11" type="connector" idref="#_x0000_s1056"/>
        <o:r id="V:Rule12" type="connector" idref="#_x0000_s1055"/>
        <o:r id="V:Rule13" type="connector" idref="#_x0000_s1058"/>
        <o:r id="V:Rule14" type="connector" idref="#_x0000_s1059"/>
        <o:r id="V:Rule15" type="connector" idref="#_x0000_s1061"/>
        <o:r id="V:Rule16" type="connector" idref="#_x0000_s1060"/>
        <o:r id="V:Rule17" type="connector" idref="#_x0000_s1063"/>
        <o:r id="V:Rule18" type="connector" idref="#_x0000_s1064"/>
        <o:r id="V:Rule19" type="connector" idref="#_x0000_s1066"/>
        <o:r id="V:Rule20" type="connector" idref="#_x0000_s1065"/>
        <o:r id="V:Rule21" type="connector" idref="#_x0000_s1068"/>
        <o:r id="V:Rule22" type="connector" idref="#_x0000_s1069"/>
        <o:r id="V:Rule23" type="connector" idref="#_x0000_s1071"/>
        <o:r id="V:Rule24" type="connector" idref="#_x0000_s1070"/>
        <o:r id="V:Rule25" type="connector" idref="#_x0000_s1073"/>
        <o:r id="V:Rule26" type="connector" idref="#_x0000_s1074"/>
        <o:r id="V:Rule27" type="connector" idref="#_x0000_s1076"/>
        <o:r id="V:Rule28" type="connector" idref="#_x0000_s1075"/>
        <o:r id="V:Rule29" type="connector" idref="#_x0000_s1078"/>
        <o:r id="V:Rule30" type="connector" idref="#_x0000_s1079"/>
        <o:r id="V:Rule31" type="connector" idref="#_x0000_s1081"/>
        <o:r id="V:Rule32" type="connector" idref="#_x0000_s1080"/>
        <o:r id="V:Rule33" type="connector" idref="#_x0000_s1083"/>
        <o:r id="V:Rule34" type="connector" idref="#_x0000_s1084"/>
        <o:r id="V:Rule35" type="connector" idref="#_x0000_s1086"/>
        <o:r id="V:Rule36" type="connector" idref="#_x0000_s1085"/>
        <o:r id="V:Rule37" type="connector" idref="#_x0000_s1088"/>
        <o:r id="V:Rule38" type="connector" idref="#_x0000_s1089"/>
        <o:r id="V:Rule39" type="connector" idref="#_x0000_s1091"/>
        <o:r id="V:Rule40" type="connector" idref="#_x0000_s1090"/>
        <o:r id="V:Rule41" type="connector" idref="#_x0000_s1093"/>
        <o:r id="V:Rule42" type="connector" idref="#_x0000_s1094"/>
        <o:r id="V:Rule43" type="connector" idref="#_x0000_s1096"/>
        <o:r id="V:Rule44" type="connector" idref="#_x0000_s1095"/>
        <o:r id="V:Rule45" type="connector" idref="#_x0000_s1098"/>
        <o:r id="V:Rule46" type="connector" idref="#_x0000_s1099"/>
        <o:r id="V:Rule47" type="connector" idref="#_x0000_s1101"/>
        <o:r id="V:Rule48" type="connector" idref="#_x0000_s1100"/>
        <o:r id="V:Rule49" type="connector" idref="#_x0000_s1103"/>
        <o:r id="V:Rule50" type="connector" idref="#_x0000_s1104"/>
        <o:r id="V:Rule51" type="connector" idref="#_x0000_s1106"/>
        <o:r id="V:Rule52" type="connector" idref="#_x0000_s1105"/>
        <o:r id="V:Rule53" type="connector" idref="#_x0000_s1108"/>
        <o:r id="V:Rule54" type="connector" idref="#_x0000_s1109"/>
        <o:r id="V:Rule55" type="connector" idref="#_x0000_s1111"/>
        <o:r id="V:Rule56" type="connector" idref="#_x0000_s1110"/>
        <o:r id="V:Rule65" type="connector" idref="#_x0000_s1123"/>
        <o:r id="V:Rule66" type="connector" idref="#_x0000_s1124"/>
        <o:r id="V:Rule67" type="connector" idref="#_x0000_s1126"/>
        <o:r id="V:Rule68" type="connector" idref="#_x0000_s1125"/>
        <o:r id="V:Rule69" type="connector" idref="#_x0000_s1128"/>
        <o:r id="V:Rule70" type="connector" idref="#_x0000_s1129"/>
        <o:r id="V:Rule71" type="connector" idref="#_x0000_s1131"/>
        <o:r id="V:Rule72" type="connector" idref="#_x0000_s1130"/>
        <o:r id="V:Rule73" type="connector" idref="#_x0000_s1133"/>
        <o:r id="V:Rule74" type="connector" idref="#_x0000_s1134"/>
        <o:r id="V:Rule75" type="connector" idref="#_x0000_s1136"/>
        <o:r id="V:Rule76" type="connector" idref="#_x0000_s1135"/>
        <o:r id="V:Rule77" type="connector" idref="#_x0000_s1145"/>
        <o:r id="V:Rule78" type="connector" idref="#_x0000_s1146"/>
        <o:r id="V:Rule79" type="connector" idref="#_x0000_s1148"/>
        <o:r id="V:Rule80" type="connector" idref="#_x0000_s1147"/>
        <o:r id="V:Rule81" type="connector" idref="#_x0000_s1150"/>
        <o:r id="V:Rule82" type="connector" idref="#_x0000_s1151"/>
        <o:r id="V:Rule83" type="connector" idref="#_x0000_s1153"/>
        <o:r id="V:Rule84" type="connector" idref="#_x0000_s1152"/>
        <o:r id="V:Rule85" type="connector" idref="#_x0000_s1155"/>
        <o:r id="V:Rule86" type="connector" idref="#_x0000_s1156"/>
        <o:r id="V:Rule87" type="connector" idref="#_x0000_s1158"/>
        <o:r id="V:Rule88" type="connector" idref="#_x0000_s1157"/>
        <o:r id="V:Rule89" type="connector" idref="#_x0000_s1160"/>
        <o:r id="V:Rule90" type="connector" idref="#_x0000_s1161"/>
        <o:r id="V:Rule91" type="connector" idref="#_x0000_s1163"/>
        <o:r id="V:Rule92" type="connector" idref="#_x0000_s1162"/>
        <o:r id="V:Rule93" type="connector" idref="#_x0000_s1165"/>
        <o:r id="V:Rule94" type="connector" idref="#_x0000_s1166"/>
        <o:r id="V:Rule95" type="connector" idref="#_x0000_s1168"/>
        <o:r id="V:Rule96" type="connector" idref="#_x0000_s1167"/>
        <o:r id="V:Rule97" type="connector" idref="#_x0000_s1170"/>
        <o:r id="V:Rule98" type="connector" idref="#_x0000_s1171"/>
        <o:r id="V:Rule99" type="connector" idref="#_x0000_s1173"/>
        <o:r id="V:Rule100" type="connector" idref="#_x0000_s1172"/>
        <o:r id="V:Rule101" type="connector" idref="#_x0000_s1175"/>
        <o:r id="V:Rule102" type="connector" idref="#_x0000_s1176"/>
        <o:r id="V:Rule103" type="connector" idref="#_x0000_s1178"/>
        <o:r id="V:Rule104" type="connector" idref="#_x0000_s1177"/>
        <o:r id="V:Rule105" type="connector" idref="#_x0000_s1180"/>
        <o:r id="V:Rule106" type="connector" idref="#_x0000_s1181"/>
        <o:r id="V:Rule107" type="connector" idref="#_x0000_s1183"/>
        <o:r id="V:Rule108" type="connector" idref="#_x0000_s1182"/>
        <o:r id="V:Rule109" type="connector" idref="#_x0000_s1185"/>
        <o:r id="V:Rule110" type="connector" idref="#_x0000_s1186"/>
        <o:r id="V:Rule111" type="connector" idref="#_x0000_s1188"/>
        <o:r id="V:Rule112" type="connector" idref="#_x0000_s1187"/>
        <o:r id="V:Rule113" type="connector" idref="#_x0000_s1190"/>
        <o:r id="V:Rule114" type="connector" idref="#_x0000_s1191"/>
        <o:r id="V:Rule115" type="connector" idref="#_x0000_s1193"/>
        <o:r id="V:Rule116" type="connector" idref="#_x0000_s1192"/>
        <o:r id="V:Rule117" type="connector" idref="#_x0000_s1195"/>
        <o:r id="V:Rule118" type="connector" idref="#_x0000_s1196"/>
        <o:r id="V:Rule119" type="connector" idref="#_x0000_s1198"/>
        <o:r id="V:Rule120" type="connector" idref="#_x0000_s1197"/>
        <o:r id="V:Rule121" type="connector" idref="#_x0000_s1200"/>
        <o:r id="V:Rule122" type="connector" idref="#_x0000_s1201"/>
        <o:r id="V:Rule123" type="connector" idref="#_x0000_s1203"/>
        <o:r id="V:Rule124" type="connector" idref="#_x0000_s1202"/>
        <o:r id="V:Rule129" type="connector" idref="#_x0000_s1210"/>
        <o:r id="V:Rule130" type="connector" idref="#_x0000_s1211"/>
        <o:r id="V:Rule131" type="connector" idref="#_x0000_s1213"/>
        <o:r id="V:Rule132" type="connector" idref="#_x0000_s1212"/>
        <o:r id="V:Rule133" type="connector" idref="#_x0000_s1215"/>
        <o:r id="V:Rule134" type="connector" idref="#_x0000_s1216"/>
        <o:r id="V:Rule135" type="connector" idref="#_x0000_s1218"/>
        <o:r id="V:Rule136" type="connector" idref="#_x0000_s1217"/>
        <o:r id="V:Rule137" type="connector" idref="#_x0000_s1220"/>
        <o:r id="V:Rule138" type="connector" idref="#_x0000_s1221"/>
        <o:r id="V:Rule139" type="connector" idref="#_x0000_s1223"/>
        <o:r id="V:Rule140" type="connector" idref="#_x0000_s1222"/>
        <o:r id="V:Rule141" type="connector" idref="#_x0000_s1225"/>
        <o:r id="V:Rule142" type="connector" idref="#_x0000_s1226"/>
        <o:r id="V:Rule143" type="connector" idref="#_x0000_s1228"/>
        <o:r id="V:Rule144" type="connector" idref="#_x0000_s1227"/>
        <o:r id="V:Rule145" type="connector" idref="#_x0000_s1230"/>
        <o:r id="V:Rule146" type="connector" idref="#_x0000_s1231"/>
        <o:r id="V:Rule147" type="connector" idref="#_x0000_s1233"/>
        <o:r id="V:Rule148" type="connector" idref="#_x0000_s1232"/>
        <o:r id="V:Rule149" type="connector" idref="#_x0000_s1235"/>
        <o:r id="V:Rule150" type="connector" idref="#_x0000_s1236"/>
        <o:r id="V:Rule151" type="connector" idref="#_x0000_s1238"/>
        <o:r id="V:Rule152" type="connector" idref="#_x0000_s1237"/>
        <o:r id="V:Rule153" type="connector" idref="#_x0000_s1240"/>
        <o:r id="V:Rule154" type="connector" idref="#_x0000_s1241"/>
        <o:r id="V:Rule155" type="connector" idref="#_x0000_s1243"/>
        <o:r id="V:Rule156" type="connector" idref="#_x0000_s1242"/>
        <o:r id="V:Rule157" type="connector" idref="#_x0000_s1245"/>
        <o:r id="V:Rule158" type="connector" idref="#_x0000_s1246"/>
        <o:r id="V:Rule159" type="connector" idref="#_x0000_s1248"/>
        <o:r id="V:Rule160" type="connector" idref="#_x0000_s1247"/>
        <o:r id="V:Rule161" type="connector" idref="#_x0000_s1250"/>
        <o:r id="V:Rule162" type="connector" idref="#_x0000_s1251"/>
        <o:r id="V:Rule163" type="connector" idref="#_x0000_s1253"/>
        <o:r id="V:Rule164" type="connector" idref="#_x0000_s1252"/>
        <o:r id="V:Rule165" type="connector" idref="#_x0000_s1255"/>
        <o:r id="V:Rule166" type="connector" idref="#_x0000_s1256"/>
        <o:r id="V:Rule167" type="connector" idref="#_x0000_s1258"/>
        <o:r id="V:Rule168" type="connector" idref="#_x0000_s1257"/>
        <o:r id="V:Rule169" type="connector" idref="#_x0000_s1260"/>
        <o:r id="V:Rule170" type="connector" idref="#_x0000_s1261"/>
        <o:r id="V:Rule171" type="connector" idref="#_x0000_s1263"/>
        <o:r id="V:Rule172" type="connector" idref="#_x0000_s126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A04BF1"/>
    <w:pPr>
      <w:pBdr>
        <w:bottom w:val="single" w:sz="6" w:space="1" w:color="auto"/>
      </w:pBdr>
      <w:tabs>
        <w:tab w:val="center" w:pos="4153"/>
        <w:tab w:val="right" w:pos="8306"/>
      </w:tabs>
      <w:snapToGrid w:val="0"/>
      <w:jc w:val="center"/>
    </w:pPr>
    <w:rPr>
      <w:sz w:val="18"/>
      <w:szCs w:val="18"/>
    </w:rPr>
  </w:style>
  <w:style w:type="paragraph" w:styleId="a4">
    <w:name w:val="footer"/>
    <w:basedOn w:val="a"/>
    <w:rsid w:val="00A04BF1"/>
    <w:pPr>
      <w:tabs>
        <w:tab w:val="center" w:pos="4153"/>
        <w:tab w:val="right" w:pos="8306"/>
      </w:tabs>
      <w:snapToGrid w:val="0"/>
      <w:jc w:val="left"/>
    </w:pPr>
    <w:rPr>
      <w:sz w:val="18"/>
      <w:szCs w:val="18"/>
    </w:rPr>
  </w:style>
  <w:style w:type="paragraph" w:styleId="a5">
    <w:name w:val="Balloon Text"/>
    <w:basedOn w:val="a"/>
    <w:link w:val="Char"/>
    <w:rsid w:val="00DE783F"/>
    <w:rPr>
      <w:sz w:val="18"/>
      <w:szCs w:val="18"/>
    </w:rPr>
  </w:style>
  <w:style w:type="character" w:customStyle="1" w:styleId="Char">
    <w:name w:val="批注框文本 Char"/>
    <w:basedOn w:val="a0"/>
    <w:link w:val="a5"/>
    <w:rsid w:val="00DE783F"/>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18" Type="http://schemas.openxmlformats.org/officeDocument/2006/relationships/image" Target="media/image12.png"/><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15.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http://www.ninedns.com/images/tech/images/A9315_IMG200749_1.jpg" TargetMode="External"/><Relationship Id="rId25"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4.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image" Target="media/image18.jpeg"/><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image" Target="media/image17.jpeg"/><Relationship Id="rId10" Type="http://schemas.openxmlformats.org/officeDocument/2006/relationships/image" Target="media/image5.jpeg"/><Relationship Id="rId19" Type="http://schemas.openxmlformats.org/officeDocument/2006/relationships/image" Target="media/image13.pn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6.jpe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526</TotalTime>
  <Pages>3</Pages>
  <Words>841</Words>
  <Characters>4797</Characters>
  <Application>Microsoft Office Word</Application>
  <DocSecurity>0</DocSecurity>
  <PresentationFormat/>
  <Lines>39</Lines>
  <Paragraphs>11</Paragraphs>
  <Slides>0</Slides>
  <Notes>0</Notes>
  <HiddenSlides>0</HiddenSlides>
  <MMClips>0</MMClips>
  <ScaleCrop>false</ScaleCrop>
  <Company>雨林木风电脑网络有限公司</Company>
  <LinksUpToDate>false</LinksUpToDate>
  <CharactersWithSpaces>5627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三年级英语下册第五单元测试题   name:</dc:title>
  <dc:creator>WWW.YLMF.COM</dc:creator>
  <cp:lastModifiedBy>z475</cp:lastModifiedBy>
  <cp:revision>4</cp:revision>
  <cp:lastPrinted>2013-06-05T03:39:00Z</cp:lastPrinted>
  <dcterms:created xsi:type="dcterms:W3CDTF">2014-05-25T16:15:00Z</dcterms:created>
  <dcterms:modified xsi:type="dcterms:W3CDTF">2014-05-26T00:51:00Z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2052-8.1.0.3089</vt:lpwstr>
  </property>
</Properties>
</file>